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E93" w:rsidRDefault="000D31DF" w:rsidP="000D31DF">
      <w:pPr>
        <w:rPr>
          <w:lang w:val="en-IE"/>
        </w:rPr>
      </w:pPr>
      <w:bookmarkStart w:id="0" w:name="_GoBack"/>
      <w:bookmarkEnd w:id="0"/>
      <w:r>
        <w:rPr>
          <w:lang w:val="en-IE"/>
        </w:rPr>
        <w:t>18</w:t>
      </w:r>
      <w:r w:rsidRPr="000D31DF">
        <w:rPr>
          <w:vertAlign w:val="superscript"/>
          <w:lang w:val="en-IE"/>
        </w:rPr>
        <w:t>th</w:t>
      </w:r>
      <w:r>
        <w:rPr>
          <w:lang w:val="en-IE"/>
        </w:rPr>
        <w:t xml:space="preserve"> September 2012</w:t>
      </w:r>
    </w:p>
    <w:p w:rsidR="000D31DF" w:rsidRDefault="000D31DF" w:rsidP="000D31DF">
      <w:pPr>
        <w:rPr>
          <w:lang w:val="en-IE"/>
        </w:rPr>
      </w:pPr>
    </w:p>
    <w:p w:rsidR="000D31DF" w:rsidRDefault="000D31DF" w:rsidP="000D31DF">
      <w:pPr>
        <w:rPr>
          <w:b/>
          <w:lang w:val="en-IE"/>
        </w:rPr>
      </w:pPr>
      <w:r>
        <w:rPr>
          <w:b/>
          <w:lang w:val="en-IE"/>
        </w:rPr>
        <w:t>Thank you Parents/Guardians</w:t>
      </w:r>
    </w:p>
    <w:p w:rsidR="000D31DF" w:rsidRDefault="000D31DF" w:rsidP="000D31DF">
      <w:pPr>
        <w:rPr>
          <w:lang w:val="en-IE"/>
        </w:rPr>
      </w:pPr>
      <w:r>
        <w:rPr>
          <w:lang w:val="en-IE"/>
        </w:rPr>
        <w:t>On behalf of the staff I want to thank you all for having the children so well prepared for school. The staff appreciates the effort you have put into buying books, getting uniforms ready, labelling items, shopping to ensure the children have healthy lunches, tying back hair, getting the children up in time in the morning, helping with homework etc. etc. It has not been easy and congratulations on doing such a good job.</w:t>
      </w:r>
      <w:r w:rsidR="00377E03">
        <w:rPr>
          <w:lang w:val="en-IE"/>
        </w:rPr>
        <w:t xml:space="preserve"> For safety reasons boots are not allowed so please do not go to the expense of buying boots for the winter period. The school will </w:t>
      </w:r>
      <w:r w:rsidR="00E82CC6">
        <w:rPr>
          <w:lang w:val="en-IE"/>
        </w:rPr>
        <w:t>be well heated during the winter</w:t>
      </w:r>
      <w:r w:rsidR="00377E03">
        <w:rPr>
          <w:lang w:val="en-IE"/>
        </w:rPr>
        <w:t xml:space="preserve"> and while children are outside they need to be able to run around freely. </w:t>
      </w:r>
    </w:p>
    <w:p w:rsidR="000D31DF" w:rsidRDefault="000D31DF" w:rsidP="000D31DF">
      <w:pPr>
        <w:rPr>
          <w:lang w:val="en-IE"/>
        </w:rPr>
      </w:pPr>
    </w:p>
    <w:p w:rsidR="0038367A" w:rsidRDefault="0038367A" w:rsidP="000D31DF">
      <w:pPr>
        <w:rPr>
          <w:b/>
          <w:lang w:val="en-IE"/>
        </w:rPr>
      </w:pPr>
      <w:r>
        <w:rPr>
          <w:b/>
          <w:lang w:val="en-IE"/>
        </w:rPr>
        <w:t>Cameras in the school tomorrow</w:t>
      </w:r>
    </w:p>
    <w:p w:rsidR="0038367A" w:rsidRDefault="0038367A" w:rsidP="0038367A">
      <w:r w:rsidRPr="0038367A">
        <w:t>Professional Development Support for teachers (PDST) under the auspices of the DES has asked Scoil Mhuire to participate in a video</w:t>
      </w:r>
      <w:r>
        <w:t xml:space="preserve">, showing the </w:t>
      </w:r>
      <w:r w:rsidRPr="0038367A">
        <w:t xml:space="preserve">development of numeracy in </w:t>
      </w:r>
      <w:r>
        <w:t xml:space="preserve">the </w:t>
      </w:r>
      <w:r w:rsidRPr="0038367A">
        <w:t>school</w:t>
      </w:r>
      <w:r>
        <w:t xml:space="preserve"> over the last few years</w:t>
      </w:r>
      <w:r w:rsidRPr="0038367A">
        <w:t xml:space="preserve">. It is intended that the videos would be used at the Forbairt residentials for newly-appointed principals on 25-26-27 September in Cavan and Athlone as well as the Forbairt residentials in Charleville and Portlaoise in October. </w:t>
      </w:r>
      <w:r>
        <w:t xml:space="preserve">If any parent wishes that their child be excluded from this video footage, please write a brief note to your child’s classroom teacher. </w:t>
      </w:r>
    </w:p>
    <w:p w:rsidR="0038367A" w:rsidRDefault="0038367A" w:rsidP="0038367A"/>
    <w:p w:rsidR="0038367A" w:rsidRDefault="0038367A" w:rsidP="0038367A">
      <w:pPr>
        <w:rPr>
          <w:b/>
        </w:rPr>
      </w:pPr>
      <w:r>
        <w:rPr>
          <w:b/>
        </w:rPr>
        <w:t>Information evening for parents of Junior Infants</w:t>
      </w:r>
      <w:r w:rsidR="009C4C36">
        <w:rPr>
          <w:b/>
        </w:rPr>
        <w:t>: Tuesday 25</w:t>
      </w:r>
      <w:r w:rsidR="009C4C36" w:rsidRPr="009C4C36">
        <w:rPr>
          <w:b/>
          <w:vertAlign w:val="superscript"/>
        </w:rPr>
        <w:t>th</w:t>
      </w:r>
      <w:r w:rsidR="009C4C36">
        <w:rPr>
          <w:b/>
        </w:rPr>
        <w:t xml:space="preserve"> September at 7.00p.m.</w:t>
      </w:r>
    </w:p>
    <w:p w:rsidR="0038367A" w:rsidRPr="0038367A" w:rsidRDefault="009C4C36" w:rsidP="0038367A">
      <w:pPr>
        <w:rPr>
          <w:b/>
          <w:lang w:val="en-IE"/>
        </w:rPr>
      </w:pPr>
      <w:r>
        <w:t xml:space="preserve">A special WELCOME to all our Junior Infants. </w:t>
      </w:r>
      <w:r w:rsidR="0038367A">
        <w:t xml:space="preserve">Ms. Caroline Acton, Ms. Louise Kilcullen and Ms. Olivia Ward will run an information evening for parents </w:t>
      </w:r>
      <w:r>
        <w:t xml:space="preserve">of Junior Infants, </w:t>
      </w:r>
      <w:r w:rsidR="0038367A">
        <w:t>in their child’s classroom</w:t>
      </w:r>
      <w:r>
        <w:t>,</w:t>
      </w:r>
      <w:r w:rsidR="0038367A">
        <w:t xml:space="preserve"> on Tuesday next </w:t>
      </w:r>
      <w:r>
        <w:t>25</w:t>
      </w:r>
      <w:r w:rsidRPr="009C4C36">
        <w:rPr>
          <w:vertAlign w:val="superscript"/>
        </w:rPr>
        <w:t>th</w:t>
      </w:r>
      <w:r>
        <w:t xml:space="preserve"> September. Teachers will talk about developing pre-reading, pre-writing and early numeracy skills with Junior Infants as well as giving parents other valuable information about their child’s early days in school. As you will understand, it is best that child-minding arrangements be made for children at this time. </w:t>
      </w:r>
      <w:r w:rsidR="0038367A" w:rsidRPr="0038367A">
        <w:br/>
      </w:r>
    </w:p>
    <w:p w:rsidR="000D31DF" w:rsidRDefault="000D31DF" w:rsidP="000D31DF">
      <w:pPr>
        <w:rPr>
          <w:b/>
          <w:lang w:val="en-IE"/>
        </w:rPr>
      </w:pPr>
      <w:r>
        <w:rPr>
          <w:b/>
          <w:lang w:val="en-IE"/>
        </w:rPr>
        <w:t>Mercy Day 24</w:t>
      </w:r>
      <w:r w:rsidRPr="000D31DF">
        <w:rPr>
          <w:b/>
          <w:vertAlign w:val="superscript"/>
          <w:lang w:val="en-IE"/>
        </w:rPr>
        <w:t>th</w:t>
      </w:r>
      <w:r>
        <w:rPr>
          <w:b/>
          <w:lang w:val="en-IE"/>
        </w:rPr>
        <w:t xml:space="preserve"> September</w:t>
      </w:r>
    </w:p>
    <w:p w:rsidR="000D31DF" w:rsidRDefault="000D31DF" w:rsidP="000D31DF">
      <w:pPr>
        <w:rPr>
          <w:lang w:val="en-IE"/>
        </w:rPr>
      </w:pPr>
      <w:r>
        <w:rPr>
          <w:lang w:val="en-IE"/>
        </w:rPr>
        <w:t>Mercy Day is Monday 24</w:t>
      </w:r>
      <w:r w:rsidRPr="000D31DF">
        <w:rPr>
          <w:vertAlign w:val="superscript"/>
          <w:lang w:val="en-IE"/>
        </w:rPr>
        <w:t>th</w:t>
      </w:r>
      <w:r>
        <w:rPr>
          <w:lang w:val="en-IE"/>
        </w:rPr>
        <w:t xml:space="preserve"> September. To celebrate Mercy Day we have mass in the school at 1.30p.m. </w:t>
      </w:r>
      <w:r w:rsidR="00377E03">
        <w:rPr>
          <w:lang w:val="en-IE"/>
        </w:rPr>
        <w:t>for 1</w:t>
      </w:r>
      <w:r w:rsidR="00377E03" w:rsidRPr="00377E03">
        <w:rPr>
          <w:vertAlign w:val="superscript"/>
          <w:lang w:val="en-IE"/>
        </w:rPr>
        <w:t>st</w:t>
      </w:r>
      <w:r w:rsidR="00377E03">
        <w:rPr>
          <w:lang w:val="en-IE"/>
        </w:rPr>
        <w:t xml:space="preserve"> – 6</w:t>
      </w:r>
      <w:r w:rsidR="00377E03" w:rsidRPr="00377E03">
        <w:rPr>
          <w:vertAlign w:val="superscript"/>
          <w:lang w:val="en-IE"/>
        </w:rPr>
        <w:t>th</w:t>
      </w:r>
      <w:r w:rsidR="00377E03">
        <w:rPr>
          <w:lang w:val="en-IE"/>
        </w:rPr>
        <w:t xml:space="preserve"> classes. </w:t>
      </w:r>
      <w:r>
        <w:rPr>
          <w:lang w:val="en-IE"/>
        </w:rPr>
        <w:t xml:space="preserve">Parents able to attend will be very welcome. The cross on this notepaper is the Mercy Cross reminding us of Catherine Mc Auley, a Mercy Sister who founded our school in 1902. </w:t>
      </w:r>
    </w:p>
    <w:p w:rsidR="000D31DF" w:rsidRDefault="000D31DF" w:rsidP="000D31DF">
      <w:pPr>
        <w:rPr>
          <w:lang w:val="en-IE"/>
        </w:rPr>
      </w:pPr>
    </w:p>
    <w:p w:rsidR="000D31DF" w:rsidRDefault="000D31DF" w:rsidP="000D31DF">
      <w:pPr>
        <w:rPr>
          <w:b/>
          <w:lang w:val="en-IE"/>
        </w:rPr>
      </w:pPr>
      <w:r>
        <w:rPr>
          <w:b/>
          <w:lang w:val="en-IE"/>
        </w:rPr>
        <w:t>Insurance</w:t>
      </w:r>
    </w:p>
    <w:p w:rsidR="000D31DF" w:rsidRDefault="000D31DF" w:rsidP="000D31DF">
      <w:pPr>
        <w:rPr>
          <w:lang w:val="en-IE"/>
        </w:rPr>
      </w:pPr>
      <w:r>
        <w:rPr>
          <w:lang w:val="en-IE"/>
        </w:rPr>
        <w:t xml:space="preserve">If you have not done so already please ensure you fill in the Insurance form. We recommend that all parents avail of this insurance. At €8 for 24 hour cover, it is very good value for money. Forms are available from the office. </w:t>
      </w:r>
    </w:p>
    <w:p w:rsidR="00377E03" w:rsidRDefault="00377E03" w:rsidP="000D31DF">
      <w:pPr>
        <w:rPr>
          <w:lang w:val="en-IE"/>
        </w:rPr>
      </w:pPr>
    </w:p>
    <w:p w:rsidR="00377E03" w:rsidRDefault="00377E03" w:rsidP="000D31DF">
      <w:pPr>
        <w:rPr>
          <w:b/>
          <w:lang w:val="en-IE"/>
        </w:rPr>
      </w:pPr>
      <w:r>
        <w:rPr>
          <w:b/>
          <w:lang w:val="en-IE"/>
        </w:rPr>
        <w:t>Patronage of schools</w:t>
      </w:r>
    </w:p>
    <w:p w:rsidR="00377E03" w:rsidRPr="00377E03" w:rsidRDefault="00377E03" w:rsidP="00377E03">
      <w:pPr>
        <w:spacing w:after="200" w:line="276" w:lineRule="auto"/>
        <w:jc w:val="both"/>
        <w:rPr>
          <w:rFonts w:eastAsiaTheme="minorHAnsi"/>
          <w:sz w:val="22"/>
          <w:szCs w:val="22"/>
          <w:lang w:val="en-IE"/>
        </w:rPr>
      </w:pPr>
      <w:r>
        <w:rPr>
          <w:rFonts w:eastAsiaTheme="minorHAnsi"/>
          <w:sz w:val="22"/>
          <w:szCs w:val="22"/>
          <w:lang w:val="en-IE"/>
        </w:rPr>
        <w:t>As you have been made aware in a recent letter from Fr. Eugene Mc Loughlin, i</w:t>
      </w:r>
      <w:r w:rsidRPr="00377E03">
        <w:rPr>
          <w:rFonts w:eastAsiaTheme="minorHAnsi"/>
          <w:sz w:val="22"/>
          <w:szCs w:val="22"/>
          <w:lang w:val="en-IE"/>
        </w:rPr>
        <w:t>n a few weeks’ time the Department of Education and Skills</w:t>
      </w:r>
      <w:r>
        <w:rPr>
          <w:rFonts w:eastAsiaTheme="minorHAnsi"/>
          <w:sz w:val="22"/>
          <w:szCs w:val="22"/>
          <w:lang w:val="en-IE"/>
        </w:rPr>
        <w:t>,</w:t>
      </w:r>
      <w:r w:rsidRPr="00377E03">
        <w:rPr>
          <w:rFonts w:eastAsiaTheme="minorHAnsi"/>
          <w:sz w:val="22"/>
          <w:szCs w:val="22"/>
          <w:lang w:val="en-IE"/>
        </w:rPr>
        <w:t xml:space="preserve"> </w:t>
      </w:r>
      <w:r>
        <w:rPr>
          <w:rFonts w:eastAsiaTheme="minorHAnsi"/>
          <w:sz w:val="22"/>
          <w:szCs w:val="22"/>
          <w:lang w:val="en-IE"/>
        </w:rPr>
        <w:t xml:space="preserve">plans to survey parents of primary and pre-school children in schools in Roscommon town. </w:t>
      </w:r>
      <w:r w:rsidRPr="00377E03">
        <w:rPr>
          <w:rFonts w:eastAsiaTheme="minorHAnsi"/>
          <w:sz w:val="22"/>
          <w:szCs w:val="22"/>
          <w:lang w:val="en-IE"/>
        </w:rPr>
        <w:t>They are keen to know whether p</w:t>
      </w:r>
      <w:r w:rsidR="0038367A">
        <w:rPr>
          <w:rFonts w:eastAsiaTheme="minorHAnsi"/>
          <w:sz w:val="22"/>
          <w:szCs w:val="22"/>
          <w:lang w:val="en-IE"/>
        </w:rPr>
        <w:t>arents want a Catholic school</w:t>
      </w:r>
      <w:r w:rsidRPr="00377E03">
        <w:rPr>
          <w:rFonts w:eastAsiaTheme="minorHAnsi"/>
          <w:sz w:val="22"/>
          <w:szCs w:val="22"/>
          <w:lang w:val="en-IE"/>
        </w:rPr>
        <w:t xml:space="preserve"> for their children or whether parents would prefer a non-Catholic school. </w:t>
      </w:r>
      <w:r w:rsidR="0038367A">
        <w:rPr>
          <w:rFonts w:eastAsiaTheme="minorHAnsi"/>
          <w:sz w:val="22"/>
          <w:szCs w:val="22"/>
          <w:lang w:val="en-IE"/>
        </w:rPr>
        <w:t xml:space="preserve">Thankfully we live in a democracy. Those interested in the future of </w:t>
      </w:r>
      <w:r w:rsidR="00D23722">
        <w:rPr>
          <w:rFonts w:eastAsiaTheme="minorHAnsi"/>
          <w:sz w:val="22"/>
          <w:szCs w:val="22"/>
          <w:lang w:val="en-IE"/>
        </w:rPr>
        <w:t xml:space="preserve">schools including </w:t>
      </w:r>
      <w:r w:rsidR="0038367A">
        <w:rPr>
          <w:rFonts w:eastAsiaTheme="minorHAnsi"/>
          <w:sz w:val="22"/>
          <w:szCs w:val="22"/>
          <w:lang w:val="en-IE"/>
        </w:rPr>
        <w:t xml:space="preserve">Catholic schools will now have the possibility of contributing to the debate. It is vital that they do so. </w:t>
      </w:r>
    </w:p>
    <w:p w:rsidR="00377E03" w:rsidRDefault="0038367A" w:rsidP="000D31DF">
      <w:pPr>
        <w:rPr>
          <w:b/>
          <w:lang w:val="en-IE"/>
        </w:rPr>
      </w:pPr>
      <w:r>
        <w:rPr>
          <w:b/>
          <w:lang w:val="en-IE"/>
        </w:rPr>
        <w:t>Gaeilge le chéile:</w:t>
      </w:r>
    </w:p>
    <w:p w:rsidR="0038367A" w:rsidRDefault="0038367A" w:rsidP="000D31DF">
      <w:pPr>
        <w:rPr>
          <w:lang w:val="en-IE"/>
        </w:rPr>
      </w:pPr>
      <w:r>
        <w:rPr>
          <w:lang w:val="en-IE"/>
        </w:rPr>
        <w:t>Irish language classes for children, parents and grandparents recommence on Monday, September 24</w:t>
      </w:r>
      <w:r w:rsidRPr="0038367A">
        <w:rPr>
          <w:vertAlign w:val="superscript"/>
          <w:lang w:val="en-IE"/>
        </w:rPr>
        <w:t>th</w:t>
      </w:r>
      <w:r>
        <w:rPr>
          <w:lang w:val="en-IE"/>
        </w:rPr>
        <w:t xml:space="preserve"> 8.00p.m. – 9.00p.m. There will be 5 lessons this term. The classes are informal and include fun activities and an opportunity to reinforce or revive your Gaeilge skills. Refreshments afterwards. €2 per night. Fáilte roimh gach duine. Everyone is welcome!</w:t>
      </w:r>
    </w:p>
    <w:p w:rsidR="0038367A" w:rsidRDefault="0038367A" w:rsidP="000D31DF">
      <w:pPr>
        <w:rPr>
          <w:lang w:val="en-IE"/>
        </w:rPr>
      </w:pPr>
    </w:p>
    <w:p w:rsidR="0038367A" w:rsidRDefault="009C4C36" w:rsidP="000D31DF">
      <w:pPr>
        <w:rPr>
          <w:b/>
          <w:lang w:val="en-IE"/>
        </w:rPr>
      </w:pPr>
      <w:r>
        <w:rPr>
          <w:b/>
          <w:lang w:val="en-IE"/>
        </w:rPr>
        <w:t>Parents Association</w:t>
      </w:r>
    </w:p>
    <w:p w:rsidR="009C4C36" w:rsidRDefault="009C4C36" w:rsidP="000D31DF">
      <w:pPr>
        <w:rPr>
          <w:lang w:val="en-IE"/>
        </w:rPr>
      </w:pPr>
      <w:r>
        <w:rPr>
          <w:lang w:val="en-IE"/>
        </w:rPr>
        <w:t>I want to thank sincerely all parents who have supported the school during the year. Soon the Parents Association will hold its AGM. I look forward to meeting many new faces there. Sup</w:t>
      </w:r>
      <w:r w:rsidR="002057A1">
        <w:rPr>
          <w:lang w:val="en-IE"/>
        </w:rPr>
        <w:t xml:space="preserve">port from parents is essential in helping us to meet the needs of our children. </w:t>
      </w:r>
      <w:r>
        <w:rPr>
          <w:lang w:val="en-IE"/>
        </w:rPr>
        <w:t xml:space="preserve"> Thank you for all you do. </w:t>
      </w:r>
    </w:p>
    <w:p w:rsidR="009C4C36" w:rsidRDefault="009C4C36" w:rsidP="000D31DF">
      <w:pPr>
        <w:rPr>
          <w:lang w:val="en-IE"/>
        </w:rPr>
      </w:pPr>
    </w:p>
    <w:p w:rsidR="009C4C36" w:rsidRDefault="009C4C36" w:rsidP="000D31DF">
      <w:pPr>
        <w:rPr>
          <w:lang w:val="en-IE"/>
        </w:rPr>
      </w:pPr>
      <w:r>
        <w:rPr>
          <w:lang w:val="en-IE"/>
        </w:rPr>
        <w:t xml:space="preserve">Wishing all our families a happy month of September with many golden moments. </w:t>
      </w:r>
    </w:p>
    <w:p w:rsidR="009C4C36" w:rsidRDefault="009C4C36" w:rsidP="000D31DF">
      <w:pPr>
        <w:rPr>
          <w:lang w:val="en-IE"/>
        </w:rPr>
      </w:pPr>
    </w:p>
    <w:p w:rsidR="009C4C36" w:rsidRDefault="009C4C36" w:rsidP="000D31DF">
      <w:pPr>
        <w:rPr>
          <w:lang w:val="en-IE"/>
        </w:rPr>
      </w:pPr>
    </w:p>
    <w:p w:rsidR="009C4C36" w:rsidRDefault="009C4C36" w:rsidP="000D31DF">
      <w:pPr>
        <w:rPr>
          <w:lang w:val="en-IE"/>
        </w:rPr>
      </w:pPr>
      <w:r>
        <w:rPr>
          <w:lang w:val="en-IE"/>
        </w:rPr>
        <w:t>Best wishes,</w:t>
      </w:r>
    </w:p>
    <w:p w:rsidR="009C4C36" w:rsidRDefault="009C4C36" w:rsidP="000D31DF">
      <w:pPr>
        <w:rPr>
          <w:lang w:val="en-IE"/>
        </w:rPr>
      </w:pPr>
    </w:p>
    <w:p w:rsidR="009C4C36" w:rsidRDefault="009C4C36" w:rsidP="000D31DF">
      <w:pPr>
        <w:rPr>
          <w:lang w:val="en-IE"/>
        </w:rPr>
      </w:pPr>
    </w:p>
    <w:p w:rsidR="009C4C36" w:rsidRDefault="009C4C36" w:rsidP="000D31DF">
      <w:pPr>
        <w:rPr>
          <w:lang w:val="en-IE"/>
        </w:rPr>
      </w:pPr>
      <w:r>
        <w:rPr>
          <w:lang w:val="en-IE"/>
        </w:rPr>
        <w:t>________________</w:t>
      </w:r>
    </w:p>
    <w:p w:rsidR="009C4C36" w:rsidRPr="009C4C36" w:rsidRDefault="009C4C36" w:rsidP="000D31DF">
      <w:pPr>
        <w:rPr>
          <w:lang w:val="en-IE"/>
        </w:rPr>
      </w:pPr>
      <w:r>
        <w:rPr>
          <w:lang w:val="en-IE"/>
        </w:rPr>
        <w:t xml:space="preserve">Úna Feeley and staff. </w:t>
      </w:r>
    </w:p>
    <w:p w:rsidR="000D31DF" w:rsidRDefault="000D31DF" w:rsidP="000D31DF">
      <w:pPr>
        <w:rPr>
          <w:lang w:val="en-IE"/>
        </w:rPr>
      </w:pPr>
    </w:p>
    <w:p w:rsidR="000D31DF" w:rsidRPr="000D31DF" w:rsidRDefault="000D31DF" w:rsidP="000D31DF">
      <w:pPr>
        <w:rPr>
          <w:lang w:val="en-IE"/>
        </w:rPr>
      </w:pPr>
    </w:p>
    <w:sectPr w:rsidR="000D31DF" w:rsidRPr="000D31DF" w:rsidSect="00D51EEE">
      <w:headerReference w:type="default" r:id="rId8"/>
      <w:footerReference w:type="default" r:id="rId9"/>
      <w:pgSz w:w="11906" w:h="16838"/>
      <w:pgMar w:top="1440"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52D" w:rsidRDefault="0001452D">
      <w:r>
        <w:separator/>
      </w:r>
    </w:p>
  </w:endnote>
  <w:endnote w:type="continuationSeparator" w:id="0">
    <w:p w:rsidR="0001452D" w:rsidRDefault="0001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2094"/>
      <w:gridCol w:w="2094"/>
      <w:gridCol w:w="780"/>
      <w:gridCol w:w="1080"/>
      <w:gridCol w:w="2329"/>
      <w:gridCol w:w="2095"/>
    </w:tblGrid>
    <w:tr w:rsidR="00CB1EB7" w:rsidRPr="00CA42D5" w:rsidTr="00CA42D5">
      <w:tc>
        <w:tcPr>
          <w:tcW w:w="2094" w:type="dxa"/>
          <w:shd w:val="clear" w:color="auto" w:fill="auto"/>
          <w:vAlign w:val="center"/>
        </w:tcPr>
        <w:p w:rsidR="00CB1EB7" w:rsidRPr="00CA42D5" w:rsidRDefault="00404526" w:rsidP="001B5089">
          <w:pPr>
            <w:pStyle w:val="Footer"/>
            <w:rPr>
              <w:rFonts w:ascii="Arial" w:hAnsi="Arial" w:cs="Arial"/>
              <w:b/>
              <w:bCs/>
              <w:color w:val="00CCFF"/>
              <w:spacing w:val="20"/>
              <w:sz w:val="16"/>
              <w:szCs w:val="16"/>
            </w:rPr>
          </w:pPr>
          <w:r>
            <w:rPr>
              <w:noProof/>
              <w:szCs w:val="36"/>
              <w:lang w:val="en-IE" w:eastAsia="en-IE"/>
            </w:rPr>
            <w:drawing>
              <wp:inline distT="0" distB="0" distL="0" distR="0">
                <wp:extent cx="1257300" cy="771525"/>
                <wp:effectExtent l="0" t="0" r="0" b="9525"/>
                <wp:docPr id="2" name="Picture 2" descr="ELLLogo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LLLogo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771525"/>
                        </a:xfrm>
                        <a:prstGeom prst="rect">
                          <a:avLst/>
                        </a:prstGeom>
                        <a:noFill/>
                        <a:ln>
                          <a:noFill/>
                        </a:ln>
                      </pic:spPr>
                    </pic:pic>
                  </a:graphicData>
                </a:graphic>
              </wp:inline>
            </w:drawing>
          </w:r>
        </w:p>
      </w:tc>
      <w:tc>
        <w:tcPr>
          <w:tcW w:w="2094" w:type="dxa"/>
          <w:shd w:val="clear" w:color="auto" w:fill="auto"/>
          <w:vAlign w:val="center"/>
        </w:tcPr>
        <w:p w:rsidR="00CB1EB7" w:rsidRPr="00CA42D5" w:rsidRDefault="00404526" w:rsidP="003C5FF9">
          <w:pPr>
            <w:pStyle w:val="Footer"/>
            <w:rPr>
              <w:rFonts w:ascii="Arial" w:hAnsi="Arial" w:cs="Arial"/>
              <w:b/>
              <w:bCs/>
              <w:color w:val="00CCFF"/>
              <w:spacing w:val="20"/>
              <w:sz w:val="16"/>
              <w:szCs w:val="16"/>
            </w:rPr>
          </w:pPr>
          <w:r>
            <w:rPr>
              <w:rFonts w:ascii="Arial" w:hAnsi="Arial" w:cs="Arial"/>
              <w:b/>
              <w:bCs/>
              <w:noProof/>
              <w:color w:val="00CCFF"/>
              <w:spacing w:val="20"/>
              <w:sz w:val="16"/>
              <w:szCs w:val="16"/>
              <w:lang w:val="en-IE" w:eastAsia="en-IE"/>
            </w:rPr>
            <w:drawing>
              <wp:inline distT="0" distB="0" distL="0" distR="0">
                <wp:extent cx="1162050" cy="695325"/>
                <wp:effectExtent l="0" t="0" r="0" b="9525"/>
                <wp:docPr id="3" name="Picture 3" descr="foras_logo_da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as_logo_da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695325"/>
                        </a:xfrm>
                        <a:prstGeom prst="rect">
                          <a:avLst/>
                        </a:prstGeom>
                        <a:noFill/>
                        <a:ln>
                          <a:noFill/>
                        </a:ln>
                      </pic:spPr>
                    </pic:pic>
                  </a:graphicData>
                </a:graphic>
              </wp:inline>
            </w:drawing>
          </w:r>
        </w:p>
      </w:tc>
      <w:tc>
        <w:tcPr>
          <w:tcW w:w="1860" w:type="dxa"/>
          <w:gridSpan w:val="2"/>
          <w:shd w:val="clear" w:color="auto" w:fill="auto"/>
          <w:vAlign w:val="center"/>
        </w:tcPr>
        <w:p w:rsidR="00CB1EB7" w:rsidRPr="00CA42D5" w:rsidRDefault="00404526" w:rsidP="00CA42D5">
          <w:pPr>
            <w:pStyle w:val="Footer"/>
            <w:jc w:val="center"/>
            <w:rPr>
              <w:rFonts w:ascii="Arial" w:hAnsi="Arial" w:cs="Arial"/>
              <w:b/>
              <w:bCs/>
              <w:color w:val="00CCFF"/>
              <w:spacing w:val="20"/>
              <w:sz w:val="16"/>
              <w:szCs w:val="16"/>
            </w:rPr>
          </w:pPr>
          <w:r>
            <w:rPr>
              <w:rFonts w:ascii="Arial" w:hAnsi="Arial" w:cs="Arial"/>
              <w:b/>
              <w:bCs/>
              <w:noProof/>
              <w:color w:val="00CCFF"/>
              <w:spacing w:val="20"/>
              <w:sz w:val="16"/>
              <w:szCs w:val="16"/>
              <w:lang w:val="en-IE" w:eastAsia="en-IE"/>
            </w:rPr>
            <w:drawing>
              <wp:inline distT="0" distB="0" distL="0" distR="0">
                <wp:extent cx="800100" cy="962025"/>
                <wp:effectExtent l="0" t="0" r="0" b="9525"/>
                <wp:docPr id="4" name="Picture 4" descr="gree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een_log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962025"/>
                        </a:xfrm>
                        <a:prstGeom prst="rect">
                          <a:avLst/>
                        </a:prstGeom>
                        <a:noFill/>
                        <a:ln>
                          <a:noFill/>
                        </a:ln>
                      </pic:spPr>
                    </pic:pic>
                  </a:graphicData>
                </a:graphic>
              </wp:inline>
            </w:drawing>
          </w:r>
        </w:p>
      </w:tc>
      <w:tc>
        <w:tcPr>
          <w:tcW w:w="2329" w:type="dxa"/>
          <w:shd w:val="clear" w:color="auto" w:fill="auto"/>
          <w:vAlign w:val="center"/>
        </w:tcPr>
        <w:p w:rsidR="00CB1EB7" w:rsidRPr="00CA42D5" w:rsidRDefault="00404526" w:rsidP="00CB1EB7">
          <w:pPr>
            <w:pStyle w:val="Title"/>
            <w:rPr>
              <w:rFonts w:ascii="Arial" w:hAnsi="Arial" w:cs="Arial"/>
              <w:bCs w:val="0"/>
              <w:color w:val="000080"/>
              <w:spacing w:val="20"/>
              <w:sz w:val="16"/>
              <w:szCs w:val="16"/>
            </w:rPr>
          </w:pPr>
          <w:r>
            <w:rPr>
              <w:rFonts w:ascii="Arial" w:hAnsi="Arial" w:cs="Arial"/>
              <w:bCs w:val="0"/>
              <w:noProof/>
              <w:color w:val="000080"/>
              <w:spacing w:val="20"/>
              <w:sz w:val="16"/>
              <w:szCs w:val="16"/>
              <w:lang w:eastAsia="en-IE"/>
            </w:rPr>
            <w:drawing>
              <wp:inline distT="0" distB="0" distL="0" distR="0">
                <wp:extent cx="1285875" cy="561975"/>
                <wp:effectExtent l="0" t="0" r="9525" b="9525"/>
                <wp:docPr id="5" name="Picture 5" descr="DPSM NEW LOGO 2010 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SM NEW LOGO 2010 xs"/>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85875" cy="561975"/>
                        </a:xfrm>
                        <a:prstGeom prst="rect">
                          <a:avLst/>
                        </a:prstGeom>
                        <a:noFill/>
                        <a:ln>
                          <a:noFill/>
                        </a:ln>
                      </pic:spPr>
                    </pic:pic>
                  </a:graphicData>
                </a:graphic>
              </wp:inline>
            </w:drawing>
          </w:r>
        </w:p>
      </w:tc>
      <w:tc>
        <w:tcPr>
          <w:tcW w:w="2095" w:type="dxa"/>
          <w:shd w:val="clear" w:color="auto" w:fill="auto"/>
          <w:vAlign w:val="center"/>
        </w:tcPr>
        <w:p w:rsidR="00CB1EB7" w:rsidRPr="00CA42D5" w:rsidRDefault="00404526" w:rsidP="00CB1EB7">
          <w:pPr>
            <w:pStyle w:val="Title"/>
            <w:rPr>
              <w:rFonts w:ascii="Arial" w:hAnsi="Arial" w:cs="Arial"/>
              <w:bCs w:val="0"/>
              <w:color w:val="000080"/>
              <w:spacing w:val="20"/>
              <w:sz w:val="16"/>
              <w:szCs w:val="16"/>
            </w:rPr>
          </w:pPr>
          <w:r>
            <w:rPr>
              <w:rFonts w:ascii="Arial" w:hAnsi="Arial" w:cs="Arial"/>
              <w:bCs w:val="0"/>
              <w:noProof/>
              <w:color w:val="000080"/>
              <w:spacing w:val="20"/>
              <w:sz w:val="16"/>
              <w:szCs w:val="16"/>
              <w:lang w:eastAsia="en-IE"/>
            </w:rPr>
            <w:drawing>
              <wp:inline distT="0" distB="0" distL="0" distR="0">
                <wp:extent cx="1162050" cy="762000"/>
                <wp:effectExtent l="0" t="0" r="0" b="0"/>
                <wp:docPr id="6" name="Picture 6" descr="active_schoo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ive_school_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62050" cy="762000"/>
                        </a:xfrm>
                        <a:prstGeom prst="rect">
                          <a:avLst/>
                        </a:prstGeom>
                        <a:noFill/>
                        <a:ln>
                          <a:noFill/>
                        </a:ln>
                      </pic:spPr>
                    </pic:pic>
                  </a:graphicData>
                </a:graphic>
              </wp:inline>
            </w:drawing>
          </w:r>
        </w:p>
      </w:tc>
    </w:tr>
    <w:tr w:rsidR="0023739E" w:rsidRPr="00CA42D5" w:rsidTr="00CA42D5">
      <w:tc>
        <w:tcPr>
          <w:tcW w:w="4968" w:type="dxa"/>
          <w:gridSpan w:val="3"/>
          <w:shd w:val="clear" w:color="auto" w:fill="auto"/>
          <w:vAlign w:val="center"/>
        </w:tcPr>
        <w:tbl>
          <w:tblPr>
            <w:tblW w:w="4860" w:type="dxa"/>
            <w:tblLayout w:type="fixed"/>
            <w:tblLook w:val="01E0" w:firstRow="1" w:lastRow="1" w:firstColumn="1" w:lastColumn="1" w:noHBand="0" w:noVBand="0"/>
          </w:tblPr>
          <w:tblGrid>
            <w:gridCol w:w="1980"/>
            <w:gridCol w:w="2880"/>
          </w:tblGrid>
          <w:tr w:rsidR="006D635F" w:rsidRPr="00CA42D5" w:rsidTr="00CA42D5">
            <w:tc>
              <w:tcPr>
                <w:tcW w:w="1980" w:type="dxa"/>
                <w:shd w:val="clear" w:color="auto" w:fill="auto"/>
              </w:tcPr>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Chairperson:</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Principal:</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Deputy Principal:</w:t>
                </w:r>
              </w:p>
            </w:tc>
            <w:tc>
              <w:tcPr>
                <w:tcW w:w="2880" w:type="dxa"/>
                <w:shd w:val="clear" w:color="auto" w:fill="auto"/>
              </w:tcPr>
              <w:p w:rsidR="006D635F" w:rsidRPr="00CA42D5" w:rsidRDefault="001474CC"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Can</w:t>
                </w:r>
                <w:r w:rsidR="00075E37" w:rsidRPr="00CA42D5">
                  <w:rPr>
                    <w:rFonts w:ascii="Arial" w:hAnsi="Arial" w:cs="Arial"/>
                    <w:bCs/>
                    <w:color w:val="00CCFF"/>
                    <w:spacing w:val="20"/>
                    <w:sz w:val="16"/>
                    <w:szCs w:val="16"/>
                  </w:rPr>
                  <w:t xml:space="preserve">on </w:t>
                </w:r>
                <w:r w:rsidR="006D635F" w:rsidRPr="00CA42D5">
                  <w:rPr>
                    <w:rFonts w:ascii="Arial" w:hAnsi="Arial" w:cs="Arial"/>
                    <w:bCs/>
                    <w:color w:val="00CCFF"/>
                    <w:spacing w:val="20"/>
                    <w:sz w:val="16"/>
                    <w:szCs w:val="16"/>
                  </w:rPr>
                  <w:t>Eugene McLoughlin</w:t>
                </w:r>
              </w:p>
              <w:p w:rsidR="006D635F" w:rsidRPr="00CA42D5" w:rsidRDefault="006D635F"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Úna Feeley</w:t>
                </w:r>
                <w:r w:rsidR="00845238" w:rsidRPr="00CA42D5">
                  <w:rPr>
                    <w:rFonts w:ascii="Arial" w:hAnsi="Arial" w:cs="Arial"/>
                    <w:bCs/>
                    <w:color w:val="00CCFF"/>
                    <w:spacing w:val="20"/>
                    <w:sz w:val="16"/>
                    <w:szCs w:val="16"/>
                  </w:rPr>
                  <w:t xml:space="preserve"> </w:t>
                </w:r>
              </w:p>
              <w:p w:rsidR="006D635F" w:rsidRPr="00CA42D5" w:rsidRDefault="007B2202"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Patricia Morris</w:t>
                </w:r>
              </w:p>
            </w:tc>
          </w:tr>
        </w:tbl>
        <w:p w:rsidR="0023739E" w:rsidRPr="00CA42D5" w:rsidRDefault="0023739E" w:rsidP="006D635F">
          <w:pPr>
            <w:pStyle w:val="Title"/>
            <w:rPr>
              <w:rFonts w:ascii="Arial" w:hAnsi="Arial" w:cs="Arial"/>
              <w:b w:val="0"/>
              <w:bCs w:val="0"/>
              <w:sz w:val="16"/>
              <w:szCs w:val="16"/>
              <w:lang w:val="en-GB"/>
            </w:rPr>
          </w:pPr>
        </w:p>
      </w:tc>
      <w:tc>
        <w:tcPr>
          <w:tcW w:w="1080" w:type="dxa"/>
          <w:shd w:val="clear" w:color="auto" w:fill="auto"/>
          <w:vAlign w:val="center"/>
        </w:tcPr>
        <w:p w:rsidR="0023739E" w:rsidRPr="00CA42D5" w:rsidRDefault="00404526" w:rsidP="00075E37">
          <w:pPr>
            <w:pStyle w:val="Footer"/>
            <w:rPr>
              <w:rFonts w:ascii="Arial" w:hAnsi="Arial" w:cs="Arial"/>
              <w:b/>
              <w:bCs/>
              <w:sz w:val="16"/>
              <w:szCs w:val="16"/>
            </w:rPr>
          </w:pPr>
          <w:r>
            <w:rPr>
              <w:rFonts w:ascii="Arial" w:hAnsi="Arial" w:cs="Arial"/>
              <w:b/>
              <w:bCs/>
              <w:noProof/>
              <w:sz w:val="16"/>
              <w:szCs w:val="16"/>
              <w:lang w:val="en-IE" w:eastAsia="en-IE"/>
            </w:rPr>
            <w:drawing>
              <wp:inline distT="0" distB="0" distL="0" distR="0">
                <wp:extent cx="495300" cy="638175"/>
                <wp:effectExtent l="0" t="0" r="0" b="9525"/>
                <wp:docPr id="7" name="Picture 7" descr="scoilmhuirec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oilmhuirecros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38175"/>
                        </a:xfrm>
                        <a:prstGeom prst="rect">
                          <a:avLst/>
                        </a:prstGeom>
                        <a:noFill/>
                        <a:ln>
                          <a:noFill/>
                        </a:ln>
                      </pic:spPr>
                    </pic:pic>
                  </a:graphicData>
                </a:graphic>
              </wp:inline>
            </w:drawing>
          </w:r>
        </w:p>
      </w:tc>
      <w:tc>
        <w:tcPr>
          <w:tcW w:w="4424" w:type="dxa"/>
          <w:gridSpan w:val="2"/>
          <w:shd w:val="clear" w:color="auto" w:fill="auto"/>
        </w:tcPr>
        <w:p w:rsidR="0023739E" w:rsidRPr="00CA42D5" w:rsidRDefault="0023739E" w:rsidP="00CA42D5">
          <w:pPr>
            <w:pStyle w:val="Title"/>
            <w:jc w:val="left"/>
            <w:rPr>
              <w:rFonts w:ascii="Arial" w:hAnsi="Arial" w:cs="Arial"/>
              <w:bCs w:val="0"/>
              <w:color w:val="000080"/>
              <w:spacing w:val="20"/>
              <w:sz w:val="16"/>
              <w:szCs w:val="16"/>
            </w:rPr>
          </w:pPr>
          <w:smartTag w:uri="urn:schemas-microsoft-com:office:smarttags" w:element="place">
            <w:smartTag w:uri="urn:schemas-microsoft-com:office:smarttags" w:element="PlaceName">
              <w:r w:rsidRPr="00CA42D5">
                <w:rPr>
                  <w:rFonts w:ascii="Arial" w:hAnsi="Arial" w:cs="Arial"/>
                  <w:bCs w:val="0"/>
                  <w:color w:val="000080"/>
                  <w:spacing w:val="20"/>
                  <w:sz w:val="16"/>
                  <w:szCs w:val="16"/>
                </w:rPr>
                <w:t>Scoil</w:t>
              </w:r>
            </w:smartTag>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Mhuire</w:t>
              </w:r>
            </w:smartTag>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Convent</w:t>
              </w:r>
            </w:smartTag>
            <w:r w:rsidRPr="00CA42D5">
              <w:rPr>
                <w:rFonts w:ascii="Arial" w:hAnsi="Arial" w:cs="Arial"/>
                <w:bCs w:val="0"/>
                <w:color w:val="000080"/>
                <w:spacing w:val="20"/>
                <w:sz w:val="16"/>
                <w:szCs w:val="16"/>
              </w:rPr>
              <w:t xml:space="preserve"> </w:t>
            </w:r>
            <w:smartTag w:uri="urn:schemas-microsoft-com:office:smarttags" w:element="PlaceType">
              <w:r w:rsidRPr="00CA42D5">
                <w:rPr>
                  <w:rFonts w:ascii="Arial" w:hAnsi="Arial" w:cs="Arial"/>
                  <w:bCs w:val="0"/>
                  <w:color w:val="000080"/>
                  <w:spacing w:val="20"/>
                  <w:sz w:val="16"/>
                  <w:szCs w:val="16"/>
                </w:rPr>
                <w:t>Primary School</w:t>
              </w:r>
            </w:smartTag>
          </w:smartTag>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Convent Road</w:t>
          </w:r>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Roscommon</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T</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F</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z w:val="16"/>
              <w:szCs w:val="16"/>
            </w:rPr>
          </w:pPr>
          <w:r w:rsidRPr="00CA42D5">
            <w:rPr>
              <w:rFonts w:ascii="Arial" w:hAnsi="Arial" w:cs="Arial"/>
              <w:bCs w:val="0"/>
              <w:color w:val="000080"/>
              <w:spacing w:val="20"/>
              <w:sz w:val="16"/>
              <w:szCs w:val="16"/>
            </w:rPr>
            <w:t>E</w:t>
          </w:r>
          <w:r w:rsidRPr="00CA42D5">
            <w:rPr>
              <w:rFonts w:ascii="Arial" w:hAnsi="Arial" w:cs="Arial"/>
              <w:b w:val="0"/>
              <w:bCs w:val="0"/>
              <w:spacing w:val="20"/>
              <w:sz w:val="16"/>
              <w:szCs w:val="16"/>
            </w:rPr>
            <w:t xml:space="preserve"> </w:t>
          </w:r>
          <w:hyperlink r:id="rId7" w:history="1">
            <w:r w:rsidR="00E20A60" w:rsidRPr="00CA42D5">
              <w:rPr>
                <w:rStyle w:val="Hyperlink"/>
                <w:rFonts w:ascii="Arial" w:hAnsi="Arial" w:cs="Arial"/>
                <w:spacing w:val="20"/>
                <w:sz w:val="16"/>
                <w:szCs w:val="16"/>
              </w:rPr>
              <w:t>info@conventprimaryroscommon.ie</w:t>
            </w:r>
          </w:hyperlink>
          <w:r w:rsidR="00E20A60" w:rsidRPr="00CA42D5">
            <w:rPr>
              <w:rFonts w:ascii="Arial" w:hAnsi="Arial" w:cs="Arial"/>
              <w:b w:val="0"/>
              <w:bCs w:val="0"/>
              <w:color w:val="00CCFF"/>
              <w:spacing w:val="20"/>
              <w:sz w:val="16"/>
              <w:szCs w:val="16"/>
            </w:rPr>
            <w:t xml:space="preserve"> </w:t>
          </w:r>
        </w:p>
      </w:tc>
    </w:tr>
  </w:tbl>
  <w:p w:rsidR="0023739E" w:rsidRDefault="0023739E" w:rsidP="00DC3308">
    <w:pPr>
      <w:pStyle w:val="Title"/>
      <w:jc w:val="left"/>
      <w:rPr>
        <w:rFonts w:ascii="Arial" w:hAnsi="Arial" w:cs="Arial"/>
        <w:b w:val="0"/>
        <w:bCs w:val="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52D" w:rsidRDefault="0001452D">
      <w:r>
        <w:separator/>
      </w:r>
    </w:p>
  </w:footnote>
  <w:footnote w:type="continuationSeparator" w:id="0">
    <w:p w:rsidR="0001452D" w:rsidRDefault="00014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726"/>
      <w:gridCol w:w="6298"/>
      <w:gridCol w:w="2448"/>
    </w:tblGrid>
    <w:tr w:rsidR="00202F14" w:rsidRPr="00CA42D5" w:rsidTr="00CA42D5">
      <w:trPr>
        <w:trHeight w:val="2163"/>
      </w:trPr>
      <w:tc>
        <w:tcPr>
          <w:tcW w:w="1728" w:type="dxa"/>
          <w:shd w:val="clear" w:color="auto" w:fill="auto"/>
        </w:tcPr>
        <w:p w:rsidR="00DC3308" w:rsidRPr="00CA42D5" w:rsidRDefault="00DC3308" w:rsidP="00CA42D5">
          <w:pPr>
            <w:pStyle w:val="Title"/>
            <w:jc w:val="left"/>
            <w:rPr>
              <w:rFonts w:ascii="Verdana" w:hAnsi="Verdana"/>
            </w:rPr>
          </w:pPr>
          <w:r w:rsidRPr="00CA42D5">
            <w:rPr>
              <w:rFonts w:ascii="Arial" w:hAnsi="Arial" w:cs="Arial"/>
              <w:sz w:val="16"/>
              <w:szCs w:val="16"/>
            </w:rPr>
            <w:t xml:space="preserve"> </w:t>
          </w:r>
        </w:p>
      </w:tc>
      <w:tc>
        <w:tcPr>
          <w:tcW w:w="6300" w:type="dxa"/>
          <w:shd w:val="clear" w:color="auto" w:fill="auto"/>
        </w:tcPr>
        <w:p w:rsidR="00DC3308" w:rsidRPr="00CA42D5" w:rsidRDefault="00DC3308" w:rsidP="00DC3308">
          <w:pPr>
            <w:pStyle w:val="Title"/>
            <w:rPr>
              <w:rFonts w:ascii="Verdana" w:hAnsi="Verdana"/>
              <w:sz w:val="32"/>
            </w:rPr>
          </w:pPr>
        </w:p>
        <w:p w:rsidR="00DC3308" w:rsidRPr="00CA42D5" w:rsidRDefault="00DC3308" w:rsidP="00DC3308">
          <w:pPr>
            <w:pStyle w:val="Title"/>
            <w:rPr>
              <w:rFonts w:ascii="Verdana" w:hAnsi="Verdana"/>
              <w:color w:val="000080"/>
              <w:sz w:val="32"/>
            </w:rPr>
          </w:pPr>
          <w:r w:rsidRPr="00CA42D5">
            <w:rPr>
              <w:rFonts w:ascii="Verdana" w:hAnsi="Verdana"/>
              <w:color w:val="000080"/>
              <w:sz w:val="32"/>
            </w:rPr>
            <w:t>Scoil Mhuire</w:t>
          </w:r>
        </w:p>
        <w:p w:rsidR="00DC3308" w:rsidRPr="00CA42D5" w:rsidRDefault="00DC3308" w:rsidP="00DC3308">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202F14" w:rsidRPr="00CA42D5" w:rsidRDefault="00DC3308" w:rsidP="00DC3308">
          <w:pPr>
            <w:pStyle w:val="Title"/>
            <w:rPr>
              <w:rFonts w:ascii="Verdana" w:hAnsi="Verdana"/>
              <w:color w:val="000080"/>
              <w:sz w:val="10"/>
              <w:szCs w:val="10"/>
            </w:rPr>
          </w:pPr>
          <w:r w:rsidRPr="00CA42D5">
            <w:rPr>
              <w:rFonts w:ascii="Verdana" w:hAnsi="Verdana"/>
              <w:color w:val="000080"/>
              <w:sz w:val="32"/>
            </w:rPr>
            <w:t>Roscommon</w:t>
          </w:r>
        </w:p>
        <w:p w:rsidR="005D2212" w:rsidRPr="00CA42D5" w:rsidRDefault="005D2212" w:rsidP="00DC3308">
          <w:pPr>
            <w:pStyle w:val="Title"/>
            <w:rPr>
              <w:rFonts w:ascii="Verdana" w:hAnsi="Verdana"/>
              <w:color w:val="000080"/>
              <w:sz w:val="10"/>
              <w:szCs w:val="10"/>
            </w:rPr>
          </w:pPr>
        </w:p>
        <w:p w:rsidR="00DC3308" w:rsidRPr="00CA42D5" w:rsidRDefault="00F62CF7" w:rsidP="00F62CF7">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202F14" w:rsidRPr="00CA42D5" w:rsidRDefault="00404526" w:rsidP="00CA42D5">
          <w:pPr>
            <w:pStyle w:val="Title"/>
            <w:jc w:val="right"/>
            <w:rPr>
              <w:rFonts w:ascii="Verdana" w:hAnsi="Verdana"/>
            </w:rPr>
          </w:pPr>
          <w:r>
            <w:rPr>
              <w:rFonts w:ascii="Verdana" w:hAnsi="Verdana"/>
              <w:noProof/>
              <w:lang w:eastAsia="en-IE"/>
            </w:rPr>
            <w:drawing>
              <wp:inline distT="0" distB="0" distL="0" distR="0">
                <wp:extent cx="1371600" cy="1343025"/>
                <wp:effectExtent l="0" t="0" r="0" b="9525"/>
                <wp:docPr id="1" name="Picture 1"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pic:spPr>
                    </pic:pic>
                  </a:graphicData>
                </a:graphic>
              </wp:inline>
            </w:drawing>
          </w:r>
        </w:p>
      </w:tc>
    </w:tr>
  </w:tbl>
  <w:p w:rsidR="00DC3308" w:rsidRPr="001474CC" w:rsidRDefault="00DC3308" w:rsidP="00DC3308">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8A1230" w:rsidRPr="00075E37" w:rsidRDefault="008A1230" w:rsidP="00AE14FD">
    <w:pPr>
      <w:tabs>
        <w:tab w:val="left" w:pos="3549"/>
      </w:tabs>
      <w:rPr>
        <w:rFonts w:ascii="Verdana" w:hAnsi="Verdana"/>
        <w:color w:val="000080"/>
        <w:lang w:val="en-I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23D42976"/>
    <w:multiLevelType w:val="multilevel"/>
    <w:tmpl w:val="7F5A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6"/>
  </w:num>
  <w:num w:numId="5">
    <w:abstractNumId w:val="7"/>
  </w:num>
  <w:num w:numId="6">
    <w:abstractNumId w:val="0"/>
  </w:num>
  <w:num w:numId="7">
    <w:abstractNumId w:val="4"/>
  </w:num>
  <w:num w:numId="8">
    <w:abstractNumId w:val="3"/>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30"/>
    <w:rsid w:val="000032FA"/>
    <w:rsid w:val="000057E0"/>
    <w:rsid w:val="00012A38"/>
    <w:rsid w:val="0001452D"/>
    <w:rsid w:val="00030D1B"/>
    <w:rsid w:val="00040548"/>
    <w:rsid w:val="0005268D"/>
    <w:rsid w:val="00054CEB"/>
    <w:rsid w:val="00057709"/>
    <w:rsid w:val="00060A18"/>
    <w:rsid w:val="00065353"/>
    <w:rsid w:val="000739B6"/>
    <w:rsid w:val="00075E37"/>
    <w:rsid w:val="000A748F"/>
    <w:rsid w:val="000B11E2"/>
    <w:rsid w:val="000C135E"/>
    <w:rsid w:val="000D31DF"/>
    <w:rsid w:val="000E18D4"/>
    <w:rsid w:val="000F092E"/>
    <w:rsid w:val="000F213A"/>
    <w:rsid w:val="00106122"/>
    <w:rsid w:val="0011753B"/>
    <w:rsid w:val="00121EC4"/>
    <w:rsid w:val="00134773"/>
    <w:rsid w:val="001474CC"/>
    <w:rsid w:val="001637DD"/>
    <w:rsid w:val="00185F80"/>
    <w:rsid w:val="001867E7"/>
    <w:rsid w:val="00193E31"/>
    <w:rsid w:val="001942C6"/>
    <w:rsid w:val="001A7960"/>
    <w:rsid w:val="001B38A0"/>
    <w:rsid w:val="001B5089"/>
    <w:rsid w:val="001D61E0"/>
    <w:rsid w:val="00202745"/>
    <w:rsid w:val="00202F14"/>
    <w:rsid w:val="002057A1"/>
    <w:rsid w:val="002113B5"/>
    <w:rsid w:val="00212332"/>
    <w:rsid w:val="002369A7"/>
    <w:rsid w:val="0023739E"/>
    <w:rsid w:val="002425CF"/>
    <w:rsid w:val="00243E77"/>
    <w:rsid w:val="002774F1"/>
    <w:rsid w:val="00281A5B"/>
    <w:rsid w:val="002B5A72"/>
    <w:rsid w:val="002C20AF"/>
    <w:rsid w:val="002C7A59"/>
    <w:rsid w:val="002F4A00"/>
    <w:rsid w:val="00300974"/>
    <w:rsid w:val="0032032E"/>
    <w:rsid w:val="0032136C"/>
    <w:rsid w:val="00326CC0"/>
    <w:rsid w:val="003465D1"/>
    <w:rsid w:val="0035150D"/>
    <w:rsid w:val="00364B90"/>
    <w:rsid w:val="00375E1E"/>
    <w:rsid w:val="00377E03"/>
    <w:rsid w:val="0038367A"/>
    <w:rsid w:val="0039134E"/>
    <w:rsid w:val="003A392F"/>
    <w:rsid w:val="003C5FF9"/>
    <w:rsid w:val="003D37CB"/>
    <w:rsid w:val="003D4A90"/>
    <w:rsid w:val="003D4B69"/>
    <w:rsid w:val="003D4C64"/>
    <w:rsid w:val="003F6972"/>
    <w:rsid w:val="00404526"/>
    <w:rsid w:val="00406272"/>
    <w:rsid w:val="004211DB"/>
    <w:rsid w:val="00432FC5"/>
    <w:rsid w:val="00441CEE"/>
    <w:rsid w:val="004A2D5B"/>
    <w:rsid w:val="004A6678"/>
    <w:rsid w:val="004C5DB3"/>
    <w:rsid w:val="004F21E9"/>
    <w:rsid w:val="00502735"/>
    <w:rsid w:val="00502771"/>
    <w:rsid w:val="00503F1F"/>
    <w:rsid w:val="005054C8"/>
    <w:rsid w:val="00514362"/>
    <w:rsid w:val="005246FA"/>
    <w:rsid w:val="0053625A"/>
    <w:rsid w:val="0054161B"/>
    <w:rsid w:val="00543BB6"/>
    <w:rsid w:val="00545DB8"/>
    <w:rsid w:val="005857ED"/>
    <w:rsid w:val="005D2212"/>
    <w:rsid w:val="005E2A10"/>
    <w:rsid w:val="005E46AD"/>
    <w:rsid w:val="005E7869"/>
    <w:rsid w:val="0060124B"/>
    <w:rsid w:val="0061373D"/>
    <w:rsid w:val="00622729"/>
    <w:rsid w:val="00657AE5"/>
    <w:rsid w:val="00660688"/>
    <w:rsid w:val="006654FA"/>
    <w:rsid w:val="00685642"/>
    <w:rsid w:val="0069173D"/>
    <w:rsid w:val="006D635F"/>
    <w:rsid w:val="006F0AA7"/>
    <w:rsid w:val="006F52FC"/>
    <w:rsid w:val="00716B54"/>
    <w:rsid w:val="00725E8B"/>
    <w:rsid w:val="007279CF"/>
    <w:rsid w:val="00733CB4"/>
    <w:rsid w:val="00737820"/>
    <w:rsid w:val="00737C07"/>
    <w:rsid w:val="00751344"/>
    <w:rsid w:val="007528F4"/>
    <w:rsid w:val="00767B3E"/>
    <w:rsid w:val="007756EE"/>
    <w:rsid w:val="00780544"/>
    <w:rsid w:val="007852A3"/>
    <w:rsid w:val="007961E9"/>
    <w:rsid w:val="007B2202"/>
    <w:rsid w:val="007C61DE"/>
    <w:rsid w:val="007E1737"/>
    <w:rsid w:val="007F000F"/>
    <w:rsid w:val="007F2ABB"/>
    <w:rsid w:val="0080594A"/>
    <w:rsid w:val="00807FD9"/>
    <w:rsid w:val="00822C61"/>
    <w:rsid w:val="00835CA8"/>
    <w:rsid w:val="00845238"/>
    <w:rsid w:val="00873E34"/>
    <w:rsid w:val="00877FE2"/>
    <w:rsid w:val="008818CD"/>
    <w:rsid w:val="008854CB"/>
    <w:rsid w:val="008938C7"/>
    <w:rsid w:val="008A1230"/>
    <w:rsid w:val="008A795D"/>
    <w:rsid w:val="008B5D27"/>
    <w:rsid w:val="008C5646"/>
    <w:rsid w:val="008D6034"/>
    <w:rsid w:val="008D6C7C"/>
    <w:rsid w:val="008E0B17"/>
    <w:rsid w:val="00907079"/>
    <w:rsid w:val="009101B4"/>
    <w:rsid w:val="00911E93"/>
    <w:rsid w:val="00926FAA"/>
    <w:rsid w:val="009306E8"/>
    <w:rsid w:val="00931AAB"/>
    <w:rsid w:val="009321A5"/>
    <w:rsid w:val="00934693"/>
    <w:rsid w:val="00941836"/>
    <w:rsid w:val="0095307B"/>
    <w:rsid w:val="00971C8D"/>
    <w:rsid w:val="009902E8"/>
    <w:rsid w:val="009C4C36"/>
    <w:rsid w:val="009E47A7"/>
    <w:rsid w:val="00A01822"/>
    <w:rsid w:val="00A105F3"/>
    <w:rsid w:val="00A369EF"/>
    <w:rsid w:val="00A40DED"/>
    <w:rsid w:val="00A4224E"/>
    <w:rsid w:val="00A45EFC"/>
    <w:rsid w:val="00A7378C"/>
    <w:rsid w:val="00A83E13"/>
    <w:rsid w:val="00A862BA"/>
    <w:rsid w:val="00A87A8A"/>
    <w:rsid w:val="00AB0291"/>
    <w:rsid w:val="00AB5FE1"/>
    <w:rsid w:val="00AD6492"/>
    <w:rsid w:val="00AE14FD"/>
    <w:rsid w:val="00AE36E7"/>
    <w:rsid w:val="00AE48C6"/>
    <w:rsid w:val="00AF60B8"/>
    <w:rsid w:val="00B01FF4"/>
    <w:rsid w:val="00B16962"/>
    <w:rsid w:val="00B17FAA"/>
    <w:rsid w:val="00B3352A"/>
    <w:rsid w:val="00B727C7"/>
    <w:rsid w:val="00B85FB4"/>
    <w:rsid w:val="00B871FF"/>
    <w:rsid w:val="00BA3DD1"/>
    <w:rsid w:val="00BB4636"/>
    <w:rsid w:val="00BB7313"/>
    <w:rsid w:val="00BD0E51"/>
    <w:rsid w:val="00BD3D78"/>
    <w:rsid w:val="00BE6A39"/>
    <w:rsid w:val="00BE7369"/>
    <w:rsid w:val="00BE7714"/>
    <w:rsid w:val="00C007C8"/>
    <w:rsid w:val="00C11043"/>
    <w:rsid w:val="00C1110C"/>
    <w:rsid w:val="00C22A25"/>
    <w:rsid w:val="00C5087A"/>
    <w:rsid w:val="00C613E3"/>
    <w:rsid w:val="00C66BBF"/>
    <w:rsid w:val="00C734A1"/>
    <w:rsid w:val="00C97858"/>
    <w:rsid w:val="00CA06C2"/>
    <w:rsid w:val="00CA2616"/>
    <w:rsid w:val="00CA42D5"/>
    <w:rsid w:val="00CB1EB7"/>
    <w:rsid w:val="00CF5E32"/>
    <w:rsid w:val="00D05DA3"/>
    <w:rsid w:val="00D23722"/>
    <w:rsid w:val="00D2678E"/>
    <w:rsid w:val="00D278D8"/>
    <w:rsid w:val="00D32A4D"/>
    <w:rsid w:val="00D46E2D"/>
    <w:rsid w:val="00D51EEE"/>
    <w:rsid w:val="00D5288B"/>
    <w:rsid w:val="00D55CF6"/>
    <w:rsid w:val="00D55DBD"/>
    <w:rsid w:val="00D72313"/>
    <w:rsid w:val="00D944FB"/>
    <w:rsid w:val="00DA104F"/>
    <w:rsid w:val="00DA17C2"/>
    <w:rsid w:val="00DC1AC3"/>
    <w:rsid w:val="00DC3308"/>
    <w:rsid w:val="00DE096E"/>
    <w:rsid w:val="00DE0F08"/>
    <w:rsid w:val="00DE3CBA"/>
    <w:rsid w:val="00DF1142"/>
    <w:rsid w:val="00DF4EE5"/>
    <w:rsid w:val="00DF6280"/>
    <w:rsid w:val="00E01087"/>
    <w:rsid w:val="00E13B7A"/>
    <w:rsid w:val="00E20544"/>
    <w:rsid w:val="00E20A60"/>
    <w:rsid w:val="00E3122B"/>
    <w:rsid w:val="00E3211A"/>
    <w:rsid w:val="00E42EA4"/>
    <w:rsid w:val="00E447AD"/>
    <w:rsid w:val="00E677CF"/>
    <w:rsid w:val="00E74964"/>
    <w:rsid w:val="00E82CC6"/>
    <w:rsid w:val="00E90420"/>
    <w:rsid w:val="00EC2E90"/>
    <w:rsid w:val="00ED2993"/>
    <w:rsid w:val="00EE0DFF"/>
    <w:rsid w:val="00EE26E7"/>
    <w:rsid w:val="00F0150B"/>
    <w:rsid w:val="00F02803"/>
    <w:rsid w:val="00F05515"/>
    <w:rsid w:val="00F069B4"/>
    <w:rsid w:val="00F31E83"/>
    <w:rsid w:val="00F50372"/>
    <w:rsid w:val="00F62CF7"/>
    <w:rsid w:val="00F74A4D"/>
    <w:rsid w:val="00F74FD7"/>
    <w:rsid w:val="00F809D2"/>
    <w:rsid w:val="00FB22AC"/>
    <w:rsid w:val="00FC375A"/>
    <w:rsid w:val="00FC54E7"/>
    <w:rsid w:val="00FC5B06"/>
    <w:rsid w:val="00FD3928"/>
    <w:rsid w:val="00FD7F84"/>
    <w:rsid w:val="00FE6220"/>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hyperlink" Target="mailto:info@conventprimaryroscommon.ie"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na\Application%20Data\Microsoft\Templates\Template%20with%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with logo</Template>
  <TotalTime>0</TotalTime>
  <Pages>2</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3896</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 Feeley</dc:creator>
  <cp:lastModifiedBy>Una</cp:lastModifiedBy>
  <cp:revision>2</cp:revision>
  <cp:lastPrinted>2012-09-18T13:08:00Z</cp:lastPrinted>
  <dcterms:created xsi:type="dcterms:W3CDTF">2012-11-19T14:30:00Z</dcterms:created>
  <dcterms:modified xsi:type="dcterms:W3CDTF">2012-11-19T14:30:00Z</dcterms:modified>
</cp:coreProperties>
</file>