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E93" w:rsidRDefault="00436028" w:rsidP="000D31DF">
      <w:pPr>
        <w:rPr>
          <w:lang w:val="en-IE"/>
        </w:rPr>
      </w:pPr>
      <w:r>
        <w:rPr>
          <w:lang w:val="en-IE"/>
        </w:rPr>
        <w:t>18</w:t>
      </w:r>
      <w:r w:rsidR="009B0AA9" w:rsidRPr="009B0AA9">
        <w:rPr>
          <w:vertAlign w:val="superscript"/>
          <w:lang w:val="en-IE"/>
        </w:rPr>
        <w:t>th</w:t>
      </w:r>
      <w:r w:rsidR="009B0AA9">
        <w:rPr>
          <w:lang w:val="en-IE"/>
        </w:rPr>
        <w:t xml:space="preserve"> September, 2015</w:t>
      </w:r>
    </w:p>
    <w:p w:rsidR="000D31DF" w:rsidRDefault="00D92745" w:rsidP="000D31DF">
      <w:pPr>
        <w:rPr>
          <w:b/>
          <w:lang w:val="en-IE"/>
        </w:rPr>
      </w:pPr>
      <w:r>
        <w:rPr>
          <w:b/>
          <w:lang w:val="en-IE"/>
        </w:rPr>
        <w:t>Welcome and t</w:t>
      </w:r>
      <w:r w:rsidR="000D31DF">
        <w:rPr>
          <w:b/>
          <w:lang w:val="en-IE"/>
        </w:rPr>
        <w:t>hank you Parents/Guardians</w:t>
      </w:r>
    </w:p>
    <w:p w:rsidR="000D31DF" w:rsidRDefault="00D92745" w:rsidP="000D31DF">
      <w:pPr>
        <w:rPr>
          <w:lang w:val="en-IE"/>
        </w:rPr>
      </w:pPr>
      <w:r>
        <w:rPr>
          <w:lang w:val="en-IE"/>
        </w:rPr>
        <w:t>We</w:t>
      </w:r>
      <w:r w:rsidR="00826AE8">
        <w:rPr>
          <w:lang w:val="en-IE"/>
        </w:rPr>
        <w:t xml:space="preserve">lcome back to all our families and a </w:t>
      </w:r>
      <w:r>
        <w:rPr>
          <w:lang w:val="en-IE"/>
        </w:rPr>
        <w:t xml:space="preserve">special welcome, to our new families. </w:t>
      </w:r>
      <w:r w:rsidR="000D31DF">
        <w:rPr>
          <w:lang w:val="en-IE"/>
        </w:rPr>
        <w:t>On behalf of the staff I want to thank you all for having the children so well prepared for school</w:t>
      </w:r>
      <w:r w:rsidR="001320A0">
        <w:rPr>
          <w:lang w:val="en-IE"/>
        </w:rPr>
        <w:t xml:space="preserve"> and for sending in money for resources, photocopying etc.</w:t>
      </w:r>
      <w:r w:rsidR="000D31DF">
        <w:rPr>
          <w:lang w:val="en-IE"/>
        </w:rPr>
        <w:t>. The staff appreciates the effort you have put into buying books, getting uniforms ready, labelling items, shopping to ensure the children have healthy lunches, tying back hair, getting the children up in time in the morning, helping with homework etc. etc. It has not been easy and congratulations on doing such a good job.</w:t>
      </w:r>
      <w:r w:rsidR="00377E03">
        <w:rPr>
          <w:lang w:val="en-IE"/>
        </w:rPr>
        <w:t xml:space="preserve"> For safety reasons boots are not allowed so please do not go to the expense of buying boots for the winter period. The school will </w:t>
      </w:r>
      <w:r w:rsidR="00E82CC6">
        <w:rPr>
          <w:lang w:val="en-IE"/>
        </w:rPr>
        <w:t>be well heated during the winter</w:t>
      </w:r>
      <w:r w:rsidR="00377E03">
        <w:rPr>
          <w:lang w:val="en-IE"/>
        </w:rPr>
        <w:t xml:space="preserve"> and while children are outside they need to be able to run around freely. </w:t>
      </w:r>
    </w:p>
    <w:p w:rsidR="000010DA" w:rsidRDefault="000010DA" w:rsidP="000D31DF">
      <w:pPr>
        <w:rPr>
          <w:lang w:val="en-IE"/>
        </w:rPr>
      </w:pPr>
    </w:p>
    <w:p w:rsidR="000010DA" w:rsidRDefault="000010DA" w:rsidP="000D31DF">
      <w:pPr>
        <w:rPr>
          <w:lang w:val="en-IE"/>
        </w:rPr>
      </w:pPr>
      <w:proofErr w:type="gramStart"/>
      <w:r>
        <w:rPr>
          <w:lang w:val="en-IE"/>
        </w:rPr>
        <w:t xml:space="preserve">A big </w:t>
      </w:r>
      <w:proofErr w:type="spellStart"/>
      <w:r>
        <w:rPr>
          <w:lang w:val="en-IE"/>
        </w:rPr>
        <w:t>céad</w:t>
      </w:r>
      <w:proofErr w:type="spellEnd"/>
      <w:r>
        <w:rPr>
          <w:lang w:val="en-IE"/>
        </w:rPr>
        <w:t xml:space="preserve"> mile </w:t>
      </w:r>
      <w:proofErr w:type="spellStart"/>
      <w:r>
        <w:rPr>
          <w:lang w:val="en-IE"/>
        </w:rPr>
        <w:t>fáilte</w:t>
      </w:r>
      <w:proofErr w:type="spellEnd"/>
      <w:r>
        <w:rPr>
          <w:lang w:val="en-IE"/>
        </w:rPr>
        <w:t xml:space="preserve"> to </w:t>
      </w:r>
      <w:r w:rsidR="001320A0">
        <w:rPr>
          <w:lang w:val="en-IE"/>
        </w:rPr>
        <w:t xml:space="preserve">our new teacher </w:t>
      </w:r>
      <w:r>
        <w:rPr>
          <w:lang w:val="en-IE"/>
        </w:rPr>
        <w:t>Mrs, Clodagh McNamara who is teaching 5</w:t>
      </w:r>
      <w:r w:rsidRPr="000010DA">
        <w:rPr>
          <w:vertAlign w:val="superscript"/>
          <w:lang w:val="en-IE"/>
        </w:rPr>
        <w:t>th</w:t>
      </w:r>
      <w:r>
        <w:rPr>
          <w:lang w:val="en-IE"/>
        </w:rPr>
        <w:t>/6</w:t>
      </w:r>
      <w:r w:rsidRPr="000010DA">
        <w:rPr>
          <w:vertAlign w:val="superscript"/>
          <w:lang w:val="en-IE"/>
        </w:rPr>
        <w:t>th</w:t>
      </w:r>
      <w:r w:rsidR="001320A0">
        <w:rPr>
          <w:lang w:val="en-IE"/>
        </w:rPr>
        <w:t xml:space="preserve"> class this year</w:t>
      </w:r>
      <w:r>
        <w:rPr>
          <w:lang w:val="en-IE"/>
        </w:rPr>
        <w:t>.</w:t>
      </w:r>
      <w:proofErr w:type="gramEnd"/>
      <w:r>
        <w:rPr>
          <w:lang w:val="en-IE"/>
        </w:rPr>
        <w:t xml:space="preserve"> </w:t>
      </w:r>
      <w:r w:rsidR="001320A0">
        <w:rPr>
          <w:lang w:val="en-IE"/>
        </w:rPr>
        <w:t xml:space="preserve">Welcome back to </w:t>
      </w:r>
      <w:r w:rsidR="00436028">
        <w:rPr>
          <w:lang w:val="en-IE"/>
        </w:rPr>
        <w:t xml:space="preserve">Alicia Henry, </w:t>
      </w:r>
      <w:r w:rsidR="001320A0">
        <w:rPr>
          <w:lang w:val="en-IE"/>
        </w:rPr>
        <w:t xml:space="preserve">Caroline Dolan and Kathryn </w:t>
      </w:r>
      <w:proofErr w:type="spellStart"/>
      <w:r w:rsidR="001320A0">
        <w:rPr>
          <w:lang w:val="en-IE"/>
        </w:rPr>
        <w:t>Hene</w:t>
      </w:r>
      <w:r w:rsidR="00436028">
        <w:rPr>
          <w:lang w:val="en-IE"/>
        </w:rPr>
        <w:t>ghan</w:t>
      </w:r>
      <w:proofErr w:type="spellEnd"/>
      <w:r w:rsidR="00436028">
        <w:rPr>
          <w:lang w:val="en-IE"/>
        </w:rPr>
        <w:t xml:space="preserve"> from maternity leave. We congratulate Alicia on the birth of her baby girl and Caroline and Kathryn on the birth of their baby boys. </w:t>
      </w:r>
    </w:p>
    <w:p w:rsidR="00436028" w:rsidRDefault="00436028" w:rsidP="000D31DF">
      <w:pPr>
        <w:rPr>
          <w:lang w:val="en-IE"/>
        </w:rPr>
      </w:pPr>
    </w:p>
    <w:p w:rsidR="00D92745" w:rsidRDefault="00D92745" w:rsidP="0038367A">
      <w:pPr>
        <w:rPr>
          <w:b/>
        </w:rPr>
      </w:pPr>
      <w:r>
        <w:rPr>
          <w:b/>
        </w:rPr>
        <w:t>Community Games Success in Athletics, Chess and Choir</w:t>
      </w:r>
    </w:p>
    <w:p w:rsidR="00D92745" w:rsidRDefault="001320A0" w:rsidP="0038367A">
      <w:pPr>
        <w:rPr>
          <w:b/>
        </w:rPr>
      </w:pPr>
      <w:r w:rsidRPr="00D92745">
        <w:rPr>
          <w:b/>
          <w:noProof/>
          <w:lang w:val="en-IE" w:eastAsia="en-IE"/>
        </w:rPr>
        <mc:AlternateContent>
          <mc:Choice Requires="wps">
            <w:drawing>
              <wp:anchor distT="0" distB="0" distL="114300" distR="114300" simplePos="0" relativeHeight="251659264" behindDoc="0" locked="0" layoutInCell="1" allowOverlap="1" wp14:anchorId="1A6097E2" wp14:editId="06AF780C">
                <wp:simplePos x="0" y="0"/>
                <wp:positionH relativeFrom="column">
                  <wp:posOffset>2170430</wp:posOffset>
                </wp:positionH>
                <wp:positionV relativeFrom="paragraph">
                  <wp:posOffset>113030</wp:posOffset>
                </wp:positionV>
                <wp:extent cx="4143375" cy="2590800"/>
                <wp:effectExtent l="0" t="0" r="952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3375" cy="2590800"/>
                        </a:xfrm>
                        <a:prstGeom prst="rect">
                          <a:avLst/>
                        </a:prstGeom>
                        <a:solidFill>
                          <a:srgbClr val="FFFFFF"/>
                        </a:solidFill>
                        <a:ln w="9525">
                          <a:noFill/>
                          <a:miter lim="800000"/>
                          <a:headEnd/>
                          <a:tailEnd/>
                        </a:ln>
                      </wps:spPr>
                      <wps:txbx>
                        <w:txbxContent>
                          <w:p w:rsidR="00D92745" w:rsidRDefault="00D92745" w:rsidP="00D92745">
                            <w:r>
                              <w:t xml:space="preserve">Congratulations to Emily Murray (all-Ireland gold medal for singing), Holly </w:t>
                            </w:r>
                            <w:proofErr w:type="spellStart"/>
                            <w:r>
                              <w:t>Kilroe</w:t>
                            </w:r>
                            <w:proofErr w:type="spellEnd"/>
                            <w:r>
                              <w:t xml:space="preserve"> (all-Ireland silver medal for running) and Hannah Kerr, Alicia Kerr, Roberto Fernandez Rosado, Michaela Martin and Julia Rodrigues for doing so well in the Connacht </w:t>
                            </w:r>
                            <w:r w:rsidR="00826AE8">
                              <w:t xml:space="preserve">Chess </w:t>
                            </w:r>
                            <w:r>
                              <w:t xml:space="preserve">final – beating County Mayo but losing to Galway. We are so proud of you all and all children who took part in the Community Games. </w:t>
                            </w:r>
                          </w:p>
                          <w:p w:rsidR="001320A0" w:rsidRDefault="001320A0" w:rsidP="00D92745"/>
                          <w:p w:rsidR="001320A0" w:rsidRDefault="001320A0" w:rsidP="001320A0">
                            <w:pPr>
                              <w:rPr>
                                <w:b/>
                              </w:rPr>
                            </w:pPr>
                            <w:r>
                              <w:rPr>
                                <w:b/>
                              </w:rPr>
                              <w:t xml:space="preserve">INFORMATION EVENINGS FOR PARENTS which will be held in the school: </w:t>
                            </w:r>
                          </w:p>
                          <w:p w:rsidR="001320A0" w:rsidRPr="000010DA" w:rsidRDefault="001320A0" w:rsidP="001320A0">
                            <w:r>
                              <w:rPr>
                                <w:b/>
                              </w:rPr>
                              <w:t xml:space="preserve">Junior Infants: </w:t>
                            </w:r>
                            <w:r>
                              <w:t>Thursday 1</w:t>
                            </w:r>
                            <w:r w:rsidRPr="000010DA">
                              <w:rPr>
                                <w:vertAlign w:val="superscript"/>
                              </w:rPr>
                              <w:t>st</w:t>
                            </w:r>
                            <w:r>
                              <w:t xml:space="preserve"> October at 7.30pm</w:t>
                            </w:r>
                          </w:p>
                          <w:p w:rsidR="001320A0" w:rsidRPr="0044094B" w:rsidRDefault="001320A0" w:rsidP="001320A0">
                            <w:r>
                              <w:rPr>
                                <w:b/>
                              </w:rPr>
                              <w:t>1</w:t>
                            </w:r>
                            <w:r w:rsidRPr="0044094B">
                              <w:rPr>
                                <w:b/>
                                <w:vertAlign w:val="superscript"/>
                              </w:rPr>
                              <w:t>st</w:t>
                            </w:r>
                            <w:r>
                              <w:rPr>
                                <w:b/>
                              </w:rPr>
                              <w:t xml:space="preserve"> class: </w:t>
                            </w:r>
                            <w:r>
                              <w:t>Tuesday, 22</w:t>
                            </w:r>
                            <w:r w:rsidRPr="0044094B">
                              <w:rPr>
                                <w:vertAlign w:val="superscript"/>
                              </w:rPr>
                              <w:t>nd</w:t>
                            </w:r>
                            <w:r>
                              <w:t xml:space="preserve"> September at 7pm</w:t>
                            </w:r>
                          </w:p>
                          <w:p w:rsidR="001320A0" w:rsidRPr="0044094B" w:rsidRDefault="001320A0" w:rsidP="001320A0">
                            <w:r>
                              <w:rPr>
                                <w:b/>
                              </w:rPr>
                              <w:t>3</w:t>
                            </w:r>
                            <w:r w:rsidRPr="0044094B">
                              <w:rPr>
                                <w:b/>
                                <w:vertAlign w:val="superscript"/>
                              </w:rPr>
                              <w:t>rd</w:t>
                            </w:r>
                            <w:r>
                              <w:rPr>
                                <w:b/>
                              </w:rPr>
                              <w:t>/4</w:t>
                            </w:r>
                            <w:r w:rsidRPr="0044094B">
                              <w:rPr>
                                <w:b/>
                                <w:vertAlign w:val="superscript"/>
                              </w:rPr>
                              <w:t>th</w:t>
                            </w:r>
                            <w:r>
                              <w:rPr>
                                <w:b/>
                              </w:rPr>
                              <w:t xml:space="preserve"> class: </w:t>
                            </w:r>
                            <w:r>
                              <w:t>Tuesday, 22</w:t>
                            </w:r>
                            <w:r w:rsidRPr="0044094B">
                              <w:rPr>
                                <w:vertAlign w:val="superscript"/>
                              </w:rPr>
                              <w:t>nd</w:t>
                            </w:r>
                            <w:r>
                              <w:t xml:space="preserve"> September at 6.30pm</w:t>
                            </w:r>
                          </w:p>
                          <w:p w:rsidR="001320A0" w:rsidRDefault="001320A0" w:rsidP="001320A0">
                            <w:pPr>
                              <w:rPr>
                                <w:b/>
                              </w:rPr>
                            </w:pPr>
                            <w:r>
                              <w:rPr>
                                <w:b/>
                              </w:rPr>
                              <w:t>5</w:t>
                            </w:r>
                            <w:r w:rsidRPr="0044094B">
                              <w:rPr>
                                <w:b/>
                                <w:vertAlign w:val="superscript"/>
                              </w:rPr>
                              <w:t>th</w:t>
                            </w:r>
                            <w:r>
                              <w:rPr>
                                <w:b/>
                              </w:rPr>
                              <w:t>/6</w:t>
                            </w:r>
                            <w:r w:rsidRPr="0044094B">
                              <w:rPr>
                                <w:b/>
                                <w:vertAlign w:val="superscript"/>
                              </w:rPr>
                              <w:t>th</w:t>
                            </w:r>
                            <w:r>
                              <w:rPr>
                                <w:b/>
                              </w:rPr>
                              <w:t xml:space="preserve"> class: </w:t>
                            </w:r>
                            <w:r w:rsidRPr="000010DA">
                              <w:t xml:space="preserve">Thursday </w:t>
                            </w:r>
                            <w:r w:rsidR="00826AE8">
                              <w:t>24</w:t>
                            </w:r>
                            <w:r w:rsidR="00826AE8" w:rsidRPr="00826AE8">
                              <w:rPr>
                                <w:vertAlign w:val="superscript"/>
                              </w:rPr>
                              <w:t>th</w:t>
                            </w:r>
                            <w:r w:rsidR="00826AE8">
                              <w:t xml:space="preserve"> September</w:t>
                            </w:r>
                            <w:r>
                              <w:t xml:space="preserve"> at </w:t>
                            </w:r>
                            <w:r w:rsidRPr="000010DA">
                              <w:t>7.30pm</w:t>
                            </w:r>
                          </w:p>
                          <w:p w:rsidR="001320A0" w:rsidRDefault="001320A0" w:rsidP="00D92745"/>
                          <w:p w:rsidR="001320A0" w:rsidRDefault="001320A0" w:rsidP="00D92745"/>
                          <w:p w:rsidR="001320A0" w:rsidRDefault="001320A0" w:rsidP="00D92745"/>
                          <w:p w:rsidR="00D92745" w:rsidRDefault="00D9274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0.9pt;margin-top:8.9pt;width:326.25pt;height:2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" stroked="f">
                <v:textbox>
                  <w:txbxContent>
                    <w:p w:rsidR="00D92745" w:rsidRDefault="00D92745" w:rsidP="00D92745">
                      <w:r>
                        <w:t xml:space="preserve">Congratulations to Emily Murray (all-Ireland gold medal for singing), Holly </w:t>
                      </w:r>
                      <w:proofErr w:type="spellStart"/>
                      <w:r>
                        <w:t>Kilroe</w:t>
                      </w:r>
                      <w:proofErr w:type="spellEnd"/>
                      <w:r>
                        <w:t xml:space="preserve"> (all-Ireland silver medal for running) and Hannah Kerr, Alicia Kerr, Roberto Fernandez Rosado, Michaela Martin and Julia Rodrigues for doing so well in the Connacht </w:t>
                      </w:r>
                      <w:r w:rsidR="00826AE8">
                        <w:t xml:space="preserve">Chess </w:t>
                      </w:r>
                      <w:r>
                        <w:t xml:space="preserve">final – beating County Mayo but losing to Galway. We are so proud of you all and all children who took part in the Community Games. </w:t>
                      </w:r>
                    </w:p>
                    <w:p w:rsidR="001320A0" w:rsidRDefault="001320A0" w:rsidP="00D92745"/>
                    <w:p w:rsidR="001320A0" w:rsidRDefault="001320A0" w:rsidP="001320A0">
                      <w:pPr>
                        <w:rPr>
                          <w:b/>
                        </w:rPr>
                      </w:pPr>
                      <w:r>
                        <w:rPr>
                          <w:b/>
                        </w:rPr>
                        <w:t xml:space="preserve">INFORMATION EVENINGS FOR PARENTS </w:t>
                      </w:r>
                      <w:r>
                        <w:rPr>
                          <w:b/>
                        </w:rPr>
                        <w:t xml:space="preserve">which will be </w:t>
                      </w:r>
                      <w:r>
                        <w:rPr>
                          <w:b/>
                        </w:rPr>
                        <w:t xml:space="preserve">held in the school: </w:t>
                      </w:r>
                    </w:p>
                    <w:p w:rsidR="001320A0" w:rsidRPr="000010DA" w:rsidRDefault="001320A0" w:rsidP="001320A0">
                      <w:r>
                        <w:rPr>
                          <w:b/>
                        </w:rPr>
                        <w:t xml:space="preserve">Junior Infants: </w:t>
                      </w:r>
                      <w:r>
                        <w:t>Thursday 1</w:t>
                      </w:r>
                      <w:r w:rsidRPr="000010DA">
                        <w:rPr>
                          <w:vertAlign w:val="superscript"/>
                        </w:rPr>
                        <w:t>st</w:t>
                      </w:r>
                      <w:r>
                        <w:t xml:space="preserve"> October at 7.30pm</w:t>
                      </w:r>
                    </w:p>
                    <w:p w:rsidR="001320A0" w:rsidRPr="0044094B" w:rsidRDefault="001320A0" w:rsidP="001320A0">
                      <w:r>
                        <w:rPr>
                          <w:b/>
                        </w:rPr>
                        <w:t>1</w:t>
                      </w:r>
                      <w:r w:rsidRPr="0044094B">
                        <w:rPr>
                          <w:b/>
                          <w:vertAlign w:val="superscript"/>
                        </w:rPr>
                        <w:t>st</w:t>
                      </w:r>
                      <w:r>
                        <w:rPr>
                          <w:b/>
                        </w:rPr>
                        <w:t xml:space="preserve"> class: </w:t>
                      </w:r>
                      <w:r>
                        <w:t>Tuesday, 22</w:t>
                      </w:r>
                      <w:r w:rsidRPr="0044094B">
                        <w:rPr>
                          <w:vertAlign w:val="superscript"/>
                        </w:rPr>
                        <w:t>nd</w:t>
                      </w:r>
                      <w:r>
                        <w:t xml:space="preserve"> September at 7pm</w:t>
                      </w:r>
                    </w:p>
                    <w:p w:rsidR="001320A0" w:rsidRPr="0044094B" w:rsidRDefault="001320A0" w:rsidP="001320A0">
                      <w:r>
                        <w:rPr>
                          <w:b/>
                        </w:rPr>
                        <w:t>3</w:t>
                      </w:r>
                      <w:r w:rsidRPr="0044094B">
                        <w:rPr>
                          <w:b/>
                          <w:vertAlign w:val="superscript"/>
                        </w:rPr>
                        <w:t>rd</w:t>
                      </w:r>
                      <w:r>
                        <w:rPr>
                          <w:b/>
                        </w:rPr>
                        <w:t>/4</w:t>
                      </w:r>
                      <w:r w:rsidRPr="0044094B">
                        <w:rPr>
                          <w:b/>
                          <w:vertAlign w:val="superscript"/>
                        </w:rPr>
                        <w:t>th</w:t>
                      </w:r>
                      <w:r>
                        <w:rPr>
                          <w:b/>
                        </w:rPr>
                        <w:t xml:space="preserve"> class: </w:t>
                      </w:r>
                      <w:r>
                        <w:t>Tuesday, 22</w:t>
                      </w:r>
                      <w:r w:rsidRPr="0044094B">
                        <w:rPr>
                          <w:vertAlign w:val="superscript"/>
                        </w:rPr>
                        <w:t>nd</w:t>
                      </w:r>
                      <w:r>
                        <w:t xml:space="preserve"> September at 6.30pm</w:t>
                      </w:r>
                    </w:p>
                    <w:p w:rsidR="001320A0" w:rsidRDefault="001320A0" w:rsidP="001320A0">
                      <w:pPr>
                        <w:rPr>
                          <w:b/>
                        </w:rPr>
                      </w:pPr>
                      <w:r>
                        <w:rPr>
                          <w:b/>
                        </w:rPr>
                        <w:t>5</w:t>
                      </w:r>
                      <w:r w:rsidRPr="0044094B">
                        <w:rPr>
                          <w:b/>
                          <w:vertAlign w:val="superscript"/>
                        </w:rPr>
                        <w:t>th</w:t>
                      </w:r>
                      <w:r>
                        <w:rPr>
                          <w:b/>
                        </w:rPr>
                        <w:t>/6</w:t>
                      </w:r>
                      <w:r w:rsidRPr="0044094B">
                        <w:rPr>
                          <w:b/>
                          <w:vertAlign w:val="superscript"/>
                        </w:rPr>
                        <w:t>th</w:t>
                      </w:r>
                      <w:r>
                        <w:rPr>
                          <w:b/>
                        </w:rPr>
                        <w:t xml:space="preserve"> class: </w:t>
                      </w:r>
                      <w:r w:rsidRPr="000010DA">
                        <w:t xml:space="preserve">Thursday </w:t>
                      </w:r>
                      <w:r w:rsidR="00826AE8">
                        <w:t>24</w:t>
                      </w:r>
                      <w:r w:rsidR="00826AE8" w:rsidRPr="00826AE8">
                        <w:rPr>
                          <w:vertAlign w:val="superscript"/>
                        </w:rPr>
                        <w:t>th</w:t>
                      </w:r>
                      <w:r w:rsidR="00826AE8">
                        <w:t xml:space="preserve"> September</w:t>
                      </w:r>
                      <w:r>
                        <w:t xml:space="preserve"> at </w:t>
                      </w:r>
                      <w:r w:rsidRPr="000010DA">
                        <w:t>7.30pm</w:t>
                      </w:r>
                    </w:p>
                    <w:p w:rsidR="001320A0" w:rsidRDefault="001320A0" w:rsidP="00D92745"/>
                    <w:p w:rsidR="001320A0" w:rsidRDefault="001320A0" w:rsidP="00D92745"/>
                    <w:p w:rsidR="001320A0" w:rsidRDefault="001320A0" w:rsidP="00D92745"/>
                    <w:p w:rsidR="00D92745" w:rsidRDefault="00D92745"/>
                  </w:txbxContent>
                </v:textbox>
              </v:shape>
            </w:pict>
          </mc:Fallback>
        </mc:AlternateContent>
      </w:r>
    </w:p>
    <w:p w:rsidR="00D92745" w:rsidRPr="00D92745" w:rsidRDefault="00D92745" w:rsidP="0038367A">
      <w:r>
        <w:rPr>
          <w:b/>
          <w:noProof/>
          <w:lang w:val="en-IE" w:eastAsia="en-IE"/>
        </w:rPr>
        <w:drawing>
          <wp:inline distT="0" distB="0" distL="0" distR="0" wp14:anchorId="3A64B52F" wp14:editId="4487986D">
            <wp:extent cx="1984720" cy="219993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lly and Emily.jpg"/>
                    <pic:cNvPicPr/>
                  </pic:nvPicPr>
                  <pic:blipFill>
                    <a:blip r:embed="rId8">
                      <a:extLst>
                        <a:ext uri="{28A0092B-C50C-407E-A947-70E740481C1C}">
                          <a14:useLocalDpi xmlns:a14="http://schemas.microsoft.com/office/drawing/2010/main" val="0"/>
                        </a:ext>
                      </a:extLst>
                    </a:blip>
                    <a:stretch>
                      <a:fillRect/>
                    </a:stretch>
                  </pic:blipFill>
                  <pic:spPr>
                    <a:xfrm>
                      <a:off x="0" y="0"/>
                      <a:ext cx="1987714" cy="2203249"/>
                    </a:xfrm>
                    <a:prstGeom prst="rect">
                      <a:avLst/>
                    </a:prstGeom>
                  </pic:spPr>
                </pic:pic>
              </a:graphicData>
            </a:graphic>
          </wp:inline>
        </w:drawing>
      </w:r>
    </w:p>
    <w:p w:rsidR="00D92745" w:rsidRDefault="00D92745" w:rsidP="0038367A">
      <w:pPr>
        <w:rPr>
          <w:b/>
        </w:rPr>
      </w:pPr>
    </w:p>
    <w:p w:rsidR="00D92745" w:rsidRDefault="00D92745" w:rsidP="0038367A">
      <w:pPr>
        <w:rPr>
          <w:b/>
        </w:rPr>
      </w:pPr>
    </w:p>
    <w:p w:rsidR="0038367A" w:rsidRPr="0038367A" w:rsidRDefault="00BE1449" w:rsidP="0038367A">
      <w:pPr>
        <w:rPr>
          <w:b/>
          <w:lang w:val="en-IE"/>
        </w:rPr>
      </w:pPr>
      <w:r>
        <w:t xml:space="preserve">At the information evening, Junior Infant teachers </w:t>
      </w:r>
      <w:r w:rsidR="009C4C36">
        <w:t xml:space="preserve">will talk about developing pre-reading, pre-writing and early numeracy skills as well as giving parents other valuable information about their child’s early days in school. As you will understand, it is best that child-minding arrangements be made for children at this time. </w:t>
      </w:r>
      <w:r w:rsidR="00600219" w:rsidRPr="004C779D">
        <w:rPr>
          <w:b/>
        </w:rPr>
        <w:t>At least one parent/guardian is expected to attend these meetings.</w:t>
      </w:r>
      <w:r w:rsidR="00600219">
        <w:t xml:space="preserve"> </w:t>
      </w:r>
      <w:r w:rsidR="0038367A" w:rsidRPr="0038367A">
        <w:br/>
      </w:r>
    </w:p>
    <w:p w:rsidR="00436028" w:rsidRDefault="00436028" w:rsidP="00436028">
      <w:pPr>
        <w:rPr>
          <w:b/>
          <w:lang w:val="en-IE"/>
        </w:rPr>
      </w:pPr>
      <w:r>
        <w:rPr>
          <w:b/>
          <w:lang w:val="en-IE"/>
        </w:rPr>
        <w:t>Insurance must be in before Friday, 25</w:t>
      </w:r>
      <w:r w:rsidRPr="00826AE8">
        <w:rPr>
          <w:b/>
          <w:vertAlign w:val="superscript"/>
          <w:lang w:val="en-IE"/>
        </w:rPr>
        <w:t>th</w:t>
      </w:r>
      <w:r>
        <w:rPr>
          <w:b/>
          <w:lang w:val="en-IE"/>
        </w:rPr>
        <w:t xml:space="preserve"> September. </w:t>
      </w:r>
    </w:p>
    <w:p w:rsidR="00436028" w:rsidRDefault="00436028" w:rsidP="00436028">
      <w:pPr>
        <w:rPr>
          <w:lang w:val="en-IE"/>
        </w:rPr>
      </w:pPr>
      <w:r>
        <w:rPr>
          <w:lang w:val="en-IE"/>
        </w:rPr>
        <w:t>If you have not done so already please ensure you fill in the Insurance form. We recommend that all parents avail of this insurance. At €9 for 24 hour cover, it is very good value for money. Forms are available from the office and the closing date is Friday, 25</w:t>
      </w:r>
      <w:r w:rsidRPr="00826AE8">
        <w:rPr>
          <w:vertAlign w:val="superscript"/>
          <w:lang w:val="en-IE"/>
        </w:rPr>
        <w:t>th</w:t>
      </w:r>
      <w:r>
        <w:rPr>
          <w:lang w:val="en-IE"/>
        </w:rPr>
        <w:t xml:space="preserve"> September.</w:t>
      </w:r>
    </w:p>
    <w:p w:rsidR="00600219" w:rsidRDefault="00600219" w:rsidP="000D31DF">
      <w:pPr>
        <w:rPr>
          <w:lang w:val="en-IE"/>
        </w:rPr>
      </w:pPr>
      <w:r>
        <w:rPr>
          <w:b/>
          <w:lang w:val="en-IE"/>
        </w:rPr>
        <w:lastRenderedPageBreak/>
        <w:t xml:space="preserve">CAR PARK SAFETY: </w:t>
      </w:r>
      <w:r>
        <w:rPr>
          <w:lang w:val="en-IE"/>
        </w:rPr>
        <w:t>We remind you that if you have young children you must park your car and walk them to the gate. Please remind children to use the pedestrian crossing and footpaths. Children need to see adults using the pedestrian crossing and footpaths as ‘they do what we do’. No parking on the double yellow line outside the school main gate. Please be vigilant at all times as we can never predict what a child will do.</w:t>
      </w:r>
    </w:p>
    <w:p w:rsidR="00600219" w:rsidRPr="00600219" w:rsidRDefault="00600219" w:rsidP="000D31DF">
      <w:pPr>
        <w:rPr>
          <w:lang w:val="en-IE"/>
        </w:rPr>
      </w:pPr>
    </w:p>
    <w:p w:rsidR="00826AE8" w:rsidRDefault="001320A0" w:rsidP="000D31DF">
      <w:pPr>
        <w:rPr>
          <w:lang w:val="en-IE"/>
        </w:rPr>
      </w:pPr>
      <w:r>
        <w:rPr>
          <w:b/>
          <w:lang w:val="en-IE"/>
        </w:rPr>
        <w:t>PARENT BALLOT on</w:t>
      </w:r>
      <w:r w:rsidR="00BE1449">
        <w:rPr>
          <w:b/>
          <w:lang w:val="en-IE"/>
        </w:rPr>
        <w:t xml:space="preserve"> the reorganisation of the Abbey NS and </w:t>
      </w:r>
      <w:proofErr w:type="spellStart"/>
      <w:r w:rsidR="00BE1449">
        <w:rPr>
          <w:b/>
          <w:lang w:val="en-IE"/>
        </w:rPr>
        <w:t>Scoil</w:t>
      </w:r>
      <w:proofErr w:type="spellEnd"/>
      <w:r w:rsidR="00BE1449">
        <w:rPr>
          <w:b/>
          <w:lang w:val="en-IE"/>
        </w:rPr>
        <w:t xml:space="preserve"> </w:t>
      </w:r>
      <w:proofErr w:type="spellStart"/>
      <w:r w:rsidR="00BE1449">
        <w:rPr>
          <w:b/>
          <w:lang w:val="en-IE"/>
        </w:rPr>
        <w:t>Mhuire</w:t>
      </w:r>
      <w:proofErr w:type="spellEnd"/>
      <w:r w:rsidR="00BE1449">
        <w:rPr>
          <w:b/>
          <w:lang w:val="en-IE"/>
        </w:rPr>
        <w:t xml:space="preserve"> into one </w:t>
      </w:r>
      <w:r w:rsidR="004F3593">
        <w:rPr>
          <w:b/>
          <w:lang w:val="en-IE"/>
        </w:rPr>
        <w:t xml:space="preserve">single </w:t>
      </w:r>
      <w:r w:rsidR="00BE1449">
        <w:rPr>
          <w:b/>
          <w:lang w:val="en-IE"/>
        </w:rPr>
        <w:t>c</w:t>
      </w:r>
      <w:r w:rsidR="004F3593">
        <w:rPr>
          <w:b/>
          <w:lang w:val="en-IE"/>
        </w:rPr>
        <w:t xml:space="preserve">o-educational school operating on two existing sites. </w:t>
      </w:r>
      <w:r w:rsidR="004F3593">
        <w:rPr>
          <w:lang w:val="en-IE"/>
        </w:rPr>
        <w:t xml:space="preserve">It is very important that </w:t>
      </w:r>
      <w:r w:rsidR="004F3593" w:rsidRPr="004F3593">
        <w:rPr>
          <w:u w:val="single"/>
          <w:lang w:val="en-IE"/>
        </w:rPr>
        <w:t>every</w:t>
      </w:r>
      <w:r w:rsidR="004F3593">
        <w:rPr>
          <w:lang w:val="en-IE"/>
        </w:rPr>
        <w:t xml:space="preserve"> family uses their vote. </w:t>
      </w:r>
      <w:r w:rsidR="00436028">
        <w:rPr>
          <w:lang w:val="en-IE"/>
        </w:rPr>
        <w:t xml:space="preserve">I spoke to the Parents Association last night about the ballot and have had some meetings with parents who wanted questions answered. I am happy to speak to any parents who wish to discuss what is proposed. Indeed, I will be available before and after the parent information evenings to answer parents’ questions on the ballot. Speak to parents on the Parents Association committee. What is important is that you use your vote. </w:t>
      </w:r>
    </w:p>
    <w:p w:rsidR="004F3593" w:rsidRDefault="00826AE8" w:rsidP="00826AE8">
      <w:pPr>
        <w:jc w:val="center"/>
        <w:rPr>
          <w:lang w:val="en-IE"/>
        </w:rPr>
      </w:pPr>
      <w:r>
        <w:rPr>
          <w:lang w:val="en-IE"/>
        </w:rPr>
        <w:t>ANY CHANGE IN ADDRESS OR TELEPHONE NUMBER MUST BE COMMUNICATED TO THE OFFICE.</w:t>
      </w:r>
    </w:p>
    <w:p w:rsidR="00826AE8" w:rsidRDefault="00826AE8" w:rsidP="000D31DF">
      <w:pPr>
        <w:rPr>
          <w:b/>
          <w:lang w:val="en-IE"/>
        </w:rPr>
      </w:pPr>
    </w:p>
    <w:p w:rsidR="000D31DF" w:rsidRDefault="000D31DF" w:rsidP="000D31DF">
      <w:pPr>
        <w:rPr>
          <w:b/>
          <w:lang w:val="en-IE"/>
        </w:rPr>
      </w:pPr>
      <w:r>
        <w:rPr>
          <w:b/>
          <w:lang w:val="en-IE"/>
        </w:rPr>
        <w:t>Mercy Day 24</w:t>
      </w:r>
      <w:r w:rsidRPr="000D31DF">
        <w:rPr>
          <w:b/>
          <w:vertAlign w:val="superscript"/>
          <w:lang w:val="en-IE"/>
        </w:rPr>
        <w:t>th</w:t>
      </w:r>
      <w:r>
        <w:rPr>
          <w:b/>
          <w:lang w:val="en-IE"/>
        </w:rPr>
        <w:t xml:space="preserve"> September</w:t>
      </w:r>
    </w:p>
    <w:p w:rsidR="000D31DF" w:rsidRDefault="000D31DF" w:rsidP="000D31DF">
      <w:pPr>
        <w:rPr>
          <w:lang w:val="en-IE"/>
        </w:rPr>
      </w:pPr>
      <w:r>
        <w:rPr>
          <w:lang w:val="en-IE"/>
        </w:rPr>
        <w:t xml:space="preserve">Mercy Day is </w:t>
      </w:r>
      <w:r w:rsidR="009B0AA9">
        <w:rPr>
          <w:lang w:val="en-IE"/>
        </w:rPr>
        <w:t>Thurs</w:t>
      </w:r>
      <w:r>
        <w:rPr>
          <w:lang w:val="en-IE"/>
        </w:rPr>
        <w:t>day 24</w:t>
      </w:r>
      <w:r w:rsidRPr="000D31DF">
        <w:rPr>
          <w:vertAlign w:val="superscript"/>
          <w:lang w:val="en-IE"/>
        </w:rPr>
        <w:t>th</w:t>
      </w:r>
      <w:r>
        <w:rPr>
          <w:lang w:val="en-IE"/>
        </w:rPr>
        <w:t xml:space="preserve"> September. To celebrate Mercy Day we have mass in the school at </w:t>
      </w:r>
      <w:r w:rsidR="001320A0">
        <w:rPr>
          <w:lang w:val="en-IE"/>
        </w:rPr>
        <w:t>2.00</w:t>
      </w:r>
      <w:r>
        <w:rPr>
          <w:lang w:val="en-IE"/>
        </w:rPr>
        <w:t xml:space="preserve">p.m. </w:t>
      </w:r>
      <w:proofErr w:type="gramStart"/>
      <w:r w:rsidR="00377E03">
        <w:rPr>
          <w:lang w:val="en-IE"/>
        </w:rPr>
        <w:t>for</w:t>
      </w:r>
      <w:proofErr w:type="gramEnd"/>
      <w:r w:rsidR="00377E03">
        <w:rPr>
          <w:lang w:val="en-IE"/>
        </w:rPr>
        <w:t xml:space="preserve"> 1</w:t>
      </w:r>
      <w:r w:rsidR="00377E03" w:rsidRPr="00377E03">
        <w:rPr>
          <w:vertAlign w:val="superscript"/>
          <w:lang w:val="en-IE"/>
        </w:rPr>
        <w:t>st</w:t>
      </w:r>
      <w:r w:rsidR="00377E03">
        <w:rPr>
          <w:lang w:val="en-IE"/>
        </w:rPr>
        <w:t xml:space="preserve"> – 6</w:t>
      </w:r>
      <w:r w:rsidR="00377E03" w:rsidRPr="00377E03">
        <w:rPr>
          <w:vertAlign w:val="superscript"/>
          <w:lang w:val="en-IE"/>
        </w:rPr>
        <w:t>th</w:t>
      </w:r>
      <w:r w:rsidR="00377E03">
        <w:rPr>
          <w:lang w:val="en-IE"/>
        </w:rPr>
        <w:t xml:space="preserve"> classes. </w:t>
      </w:r>
      <w:r>
        <w:rPr>
          <w:lang w:val="en-IE"/>
        </w:rPr>
        <w:t xml:space="preserve">Parents able to attend will be very welcome. The cross on this notepaper is the Mercy Cross reminding us of Catherine Mc </w:t>
      </w:r>
      <w:proofErr w:type="spellStart"/>
      <w:r>
        <w:rPr>
          <w:lang w:val="en-IE"/>
        </w:rPr>
        <w:t>Auley</w:t>
      </w:r>
      <w:proofErr w:type="spellEnd"/>
      <w:r>
        <w:rPr>
          <w:lang w:val="en-IE"/>
        </w:rPr>
        <w:t xml:space="preserve">, a Mercy Sister who founded our school in 1902. </w:t>
      </w:r>
    </w:p>
    <w:p w:rsidR="000D31DF" w:rsidRDefault="000D31DF" w:rsidP="000D31DF">
      <w:pPr>
        <w:rPr>
          <w:lang w:val="en-IE"/>
        </w:rPr>
      </w:pPr>
    </w:p>
    <w:p w:rsidR="00377E03" w:rsidRDefault="00377E03" w:rsidP="000D31DF">
      <w:pPr>
        <w:rPr>
          <w:lang w:val="en-IE"/>
        </w:rPr>
      </w:pPr>
    </w:p>
    <w:p w:rsidR="00C13C4A" w:rsidRPr="00C13C4A" w:rsidRDefault="00C13C4A" w:rsidP="00C13C4A">
      <w:pPr>
        <w:jc w:val="both"/>
        <w:rPr>
          <w:b/>
          <w:sz w:val="22"/>
          <w:szCs w:val="22"/>
        </w:rPr>
      </w:pPr>
      <w:r w:rsidRPr="00C13C4A">
        <w:rPr>
          <w:b/>
          <w:sz w:val="22"/>
          <w:szCs w:val="22"/>
        </w:rPr>
        <w:t>Irish Centre for Talented Youth (CTYI) Saturday Course for High Ability Primary Children</w:t>
      </w:r>
    </w:p>
    <w:p w:rsidR="00C13C4A" w:rsidRPr="00C13C4A" w:rsidRDefault="00C13C4A" w:rsidP="00C13C4A">
      <w:pPr>
        <w:jc w:val="both"/>
        <w:rPr>
          <w:sz w:val="22"/>
          <w:szCs w:val="22"/>
        </w:rPr>
      </w:pPr>
      <w:proofErr w:type="gramStart"/>
      <w:r w:rsidRPr="00C13C4A">
        <w:rPr>
          <w:sz w:val="22"/>
          <w:szCs w:val="22"/>
        </w:rPr>
        <w:t xml:space="preserve">8-13 year old Assessment - </w:t>
      </w:r>
      <w:proofErr w:type="spellStart"/>
      <w:r w:rsidRPr="00C13C4A">
        <w:rPr>
          <w:b/>
          <w:sz w:val="22"/>
          <w:szCs w:val="22"/>
        </w:rPr>
        <w:t>Athlone</w:t>
      </w:r>
      <w:proofErr w:type="spellEnd"/>
      <w:r w:rsidRPr="00C13C4A">
        <w:rPr>
          <w:b/>
          <w:sz w:val="22"/>
          <w:szCs w:val="22"/>
        </w:rPr>
        <w:t xml:space="preserve"> </w:t>
      </w:r>
      <w:proofErr w:type="spellStart"/>
      <w:r w:rsidRPr="00C13C4A">
        <w:rPr>
          <w:b/>
          <w:sz w:val="22"/>
          <w:szCs w:val="22"/>
        </w:rPr>
        <w:t>Insitute</w:t>
      </w:r>
      <w:proofErr w:type="spellEnd"/>
      <w:r w:rsidRPr="00C13C4A">
        <w:rPr>
          <w:b/>
          <w:sz w:val="22"/>
          <w:szCs w:val="22"/>
        </w:rPr>
        <w:t xml:space="preserve"> Technology, Saturday </w:t>
      </w:r>
      <w:r>
        <w:rPr>
          <w:b/>
          <w:sz w:val="22"/>
          <w:szCs w:val="22"/>
        </w:rPr>
        <w:t>14</w:t>
      </w:r>
      <w:r w:rsidRPr="00C13C4A">
        <w:rPr>
          <w:b/>
          <w:sz w:val="22"/>
          <w:szCs w:val="22"/>
          <w:vertAlign w:val="superscript"/>
        </w:rPr>
        <w:t>th</w:t>
      </w:r>
      <w:r>
        <w:rPr>
          <w:b/>
          <w:sz w:val="22"/>
          <w:szCs w:val="22"/>
        </w:rPr>
        <w:t xml:space="preserve"> November, 2015 at 1.30pm</w:t>
      </w:r>
      <w:r w:rsidRPr="00C13C4A">
        <w:rPr>
          <w:b/>
          <w:sz w:val="22"/>
          <w:szCs w:val="22"/>
        </w:rPr>
        <w:t>.</w:t>
      </w:r>
      <w:proofErr w:type="gramEnd"/>
      <w:r w:rsidRPr="00C13C4A">
        <w:rPr>
          <w:b/>
          <w:sz w:val="22"/>
          <w:szCs w:val="22"/>
        </w:rPr>
        <w:t xml:space="preserve"> </w:t>
      </w:r>
      <w:proofErr w:type="gramStart"/>
      <w:r w:rsidRPr="00C13C4A">
        <w:rPr>
          <w:sz w:val="22"/>
          <w:szCs w:val="22"/>
        </w:rPr>
        <w:t>and</w:t>
      </w:r>
      <w:proofErr w:type="gramEnd"/>
      <w:r w:rsidRPr="00C13C4A">
        <w:rPr>
          <w:sz w:val="22"/>
          <w:szCs w:val="22"/>
        </w:rPr>
        <w:t xml:space="preserve"> Saturday </w:t>
      </w:r>
      <w:r>
        <w:rPr>
          <w:sz w:val="22"/>
          <w:szCs w:val="22"/>
        </w:rPr>
        <w:t>7</w:t>
      </w:r>
      <w:r w:rsidRPr="00C13C4A">
        <w:rPr>
          <w:sz w:val="22"/>
          <w:szCs w:val="22"/>
          <w:vertAlign w:val="superscript"/>
        </w:rPr>
        <w:t>th</w:t>
      </w:r>
      <w:r>
        <w:rPr>
          <w:sz w:val="22"/>
          <w:szCs w:val="22"/>
        </w:rPr>
        <w:t xml:space="preserve"> May, 2016</w:t>
      </w:r>
      <w:r w:rsidRPr="00C13C4A">
        <w:rPr>
          <w:sz w:val="22"/>
          <w:szCs w:val="22"/>
        </w:rPr>
        <w:t xml:space="preserve"> at 1.30p.m.</w:t>
      </w:r>
      <w:r w:rsidRPr="00C13C4A">
        <w:rPr>
          <w:b/>
          <w:sz w:val="22"/>
          <w:szCs w:val="22"/>
        </w:rPr>
        <w:t xml:space="preserve"> </w:t>
      </w:r>
      <w:r w:rsidRPr="00C13C4A">
        <w:rPr>
          <w:sz w:val="22"/>
          <w:szCs w:val="22"/>
        </w:rPr>
        <w:t xml:space="preserve">CTYI was established at </w:t>
      </w:r>
      <w:smartTag w:uri="urn:schemas-microsoft-com:office:smarttags" w:element="place">
        <w:smartTag w:uri="urn:schemas-microsoft-com:office:smarttags" w:element="PlaceName">
          <w:r w:rsidRPr="00C13C4A">
            <w:rPr>
              <w:sz w:val="22"/>
              <w:szCs w:val="22"/>
            </w:rPr>
            <w:t>Dublin</w:t>
          </w:r>
        </w:smartTag>
        <w:r w:rsidRPr="00C13C4A">
          <w:rPr>
            <w:sz w:val="22"/>
            <w:szCs w:val="22"/>
          </w:rPr>
          <w:t xml:space="preserve"> </w:t>
        </w:r>
        <w:smartTag w:uri="urn:schemas-microsoft-com:office:smarttags" w:element="PlaceType">
          <w:r w:rsidRPr="00C13C4A">
            <w:rPr>
              <w:sz w:val="22"/>
              <w:szCs w:val="22"/>
            </w:rPr>
            <w:t>City</w:t>
          </w:r>
        </w:smartTag>
        <w:r w:rsidRPr="00C13C4A">
          <w:rPr>
            <w:sz w:val="22"/>
            <w:szCs w:val="22"/>
          </w:rPr>
          <w:t xml:space="preserve"> </w:t>
        </w:r>
        <w:smartTag w:uri="urn:schemas-microsoft-com:office:smarttags" w:element="PlaceType">
          <w:r w:rsidRPr="00C13C4A">
            <w:rPr>
              <w:sz w:val="22"/>
              <w:szCs w:val="22"/>
            </w:rPr>
            <w:t>University</w:t>
          </w:r>
        </w:smartTag>
      </w:smartTag>
      <w:r w:rsidRPr="00C13C4A">
        <w:rPr>
          <w:sz w:val="22"/>
          <w:szCs w:val="22"/>
        </w:rPr>
        <w:t xml:space="preserve"> in 1992. Students in our school have attended courses run by the CTYI. If you are interested I would suggest you fill in an application form (available from me) as soon as possible. Further information can be found on </w:t>
      </w:r>
      <w:hyperlink r:id="rId9" w:history="1">
        <w:r w:rsidRPr="00C13C4A">
          <w:rPr>
            <w:color w:val="0000FF"/>
            <w:sz w:val="22"/>
            <w:szCs w:val="22"/>
            <w:u w:val="single"/>
          </w:rPr>
          <w:t>www.dcu.ie/ctyi</w:t>
        </w:r>
      </w:hyperlink>
      <w:r w:rsidRPr="00C13C4A">
        <w:rPr>
          <w:sz w:val="22"/>
          <w:szCs w:val="22"/>
        </w:rPr>
        <w:t xml:space="preserve">  </w:t>
      </w:r>
    </w:p>
    <w:p w:rsidR="0038367A" w:rsidRDefault="0038367A" w:rsidP="000D31DF">
      <w:pPr>
        <w:rPr>
          <w:lang w:val="en-IE"/>
        </w:rPr>
      </w:pPr>
    </w:p>
    <w:p w:rsidR="0038367A" w:rsidRDefault="009C4C36" w:rsidP="000D31DF">
      <w:pPr>
        <w:rPr>
          <w:b/>
          <w:lang w:val="en-IE"/>
        </w:rPr>
      </w:pPr>
      <w:r>
        <w:rPr>
          <w:b/>
          <w:lang w:val="en-IE"/>
        </w:rPr>
        <w:t>Parents Association</w:t>
      </w:r>
    </w:p>
    <w:p w:rsidR="009C4C36" w:rsidRDefault="009C4C36" w:rsidP="000D31DF">
      <w:pPr>
        <w:rPr>
          <w:lang w:val="en-IE"/>
        </w:rPr>
      </w:pPr>
      <w:r>
        <w:rPr>
          <w:lang w:val="en-IE"/>
        </w:rPr>
        <w:t>I want to thank sincerely all parents who have supported the school during the year. Soon the Parents Association will hold its AGM. I look forward to meeting many new faces there. Sup</w:t>
      </w:r>
      <w:r w:rsidR="002057A1">
        <w:rPr>
          <w:lang w:val="en-IE"/>
        </w:rPr>
        <w:t xml:space="preserve">port from parents is essential in helping us to meet the needs of our children. </w:t>
      </w:r>
      <w:r>
        <w:rPr>
          <w:lang w:val="en-IE"/>
        </w:rPr>
        <w:t xml:space="preserve"> </w:t>
      </w:r>
      <w:r w:rsidR="00600219">
        <w:rPr>
          <w:lang w:val="en-IE"/>
        </w:rPr>
        <w:t xml:space="preserve">It was great to see so many parents attend </w:t>
      </w:r>
      <w:r w:rsidR="001320A0">
        <w:rPr>
          <w:lang w:val="en-IE"/>
        </w:rPr>
        <w:t xml:space="preserve">the Parents Association meeting </w:t>
      </w:r>
      <w:r w:rsidR="00600219">
        <w:rPr>
          <w:lang w:val="en-IE"/>
        </w:rPr>
        <w:t>last night to discuss</w:t>
      </w:r>
      <w:r w:rsidR="001320A0">
        <w:rPr>
          <w:lang w:val="en-IE"/>
        </w:rPr>
        <w:t xml:space="preserve"> the recent ballot on co-education. </w:t>
      </w:r>
      <w:r>
        <w:rPr>
          <w:lang w:val="en-IE"/>
        </w:rPr>
        <w:t xml:space="preserve">Thank you for all you do. </w:t>
      </w:r>
    </w:p>
    <w:p w:rsidR="009C4C36" w:rsidRDefault="009C4C36" w:rsidP="000D31DF">
      <w:pPr>
        <w:rPr>
          <w:lang w:val="en-IE"/>
        </w:rPr>
      </w:pPr>
    </w:p>
    <w:p w:rsidR="00826AE8" w:rsidRPr="00826AE8" w:rsidRDefault="00826AE8" w:rsidP="000D31DF">
      <w:pPr>
        <w:rPr>
          <w:b/>
          <w:lang w:val="en-IE"/>
        </w:rPr>
      </w:pPr>
      <w:r>
        <w:rPr>
          <w:b/>
          <w:lang w:val="en-IE"/>
        </w:rPr>
        <w:t xml:space="preserve">Any parents/grandparents who can help us with hearing reading or exchanging books in the school library, could you please contact me (090 6626872). We really appreciate the parents/grandparents who helped us last year and if they can continue to help, we would be delighted. </w:t>
      </w:r>
    </w:p>
    <w:p w:rsidR="00826AE8" w:rsidRDefault="00826AE8" w:rsidP="000D31DF">
      <w:pPr>
        <w:rPr>
          <w:lang w:val="en-IE"/>
        </w:rPr>
      </w:pPr>
    </w:p>
    <w:p w:rsidR="009C4C36" w:rsidRDefault="009C4C36" w:rsidP="000D31DF">
      <w:pPr>
        <w:rPr>
          <w:lang w:val="en-IE"/>
        </w:rPr>
      </w:pPr>
      <w:proofErr w:type="gramStart"/>
      <w:r>
        <w:rPr>
          <w:lang w:val="en-IE"/>
        </w:rPr>
        <w:t xml:space="preserve">Wishing all our families a happy </w:t>
      </w:r>
      <w:r w:rsidR="00826AE8">
        <w:rPr>
          <w:lang w:val="en-IE"/>
        </w:rPr>
        <w:t>school year</w:t>
      </w:r>
      <w:r>
        <w:rPr>
          <w:lang w:val="en-IE"/>
        </w:rPr>
        <w:t xml:space="preserve"> with many golden moments.</w:t>
      </w:r>
      <w:proofErr w:type="gramEnd"/>
      <w:r>
        <w:rPr>
          <w:lang w:val="en-IE"/>
        </w:rPr>
        <w:t xml:space="preserve"> </w:t>
      </w:r>
      <w:proofErr w:type="gramStart"/>
      <w:r w:rsidR="00826AE8">
        <w:rPr>
          <w:lang w:val="en-IE"/>
        </w:rPr>
        <w:t>If you have any concern or suggestion please don’t hesitate to make an appointment to contact your child’s class teacher or myself.</w:t>
      </w:r>
      <w:proofErr w:type="gramEnd"/>
      <w:r w:rsidR="00826AE8">
        <w:rPr>
          <w:lang w:val="en-IE"/>
        </w:rPr>
        <w:t xml:space="preserve"> </w:t>
      </w:r>
    </w:p>
    <w:p w:rsidR="009C4C36" w:rsidRDefault="009C4C36" w:rsidP="000D31DF">
      <w:pPr>
        <w:rPr>
          <w:lang w:val="en-IE"/>
        </w:rPr>
      </w:pPr>
    </w:p>
    <w:p w:rsidR="009C4C36" w:rsidRDefault="009C4C36" w:rsidP="000D31DF">
      <w:pPr>
        <w:rPr>
          <w:lang w:val="en-IE"/>
        </w:rPr>
      </w:pPr>
    </w:p>
    <w:p w:rsidR="009C4C36" w:rsidRDefault="009C4C36" w:rsidP="000D31DF">
      <w:pPr>
        <w:rPr>
          <w:lang w:val="en-IE"/>
        </w:rPr>
      </w:pPr>
      <w:r>
        <w:rPr>
          <w:lang w:val="en-IE"/>
        </w:rPr>
        <w:t>Best wishes,</w:t>
      </w:r>
    </w:p>
    <w:p w:rsidR="009C4C36" w:rsidRDefault="009C4C36" w:rsidP="000D31DF">
      <w:pPr>
        <w:rPr>
          <w:lang w:val="en-IE"/>
        </w:rPr>
      </w:pPr>
    </w:p>
    <w:p w:rsidR="009C4C36" w:rsidRDefault="009C4C36" w:rsidP="000D31DF">
      <w:pPr>
        <w:rPr>
          <w:lang w:val="en-IE"/>
        </w:rPr>
      </w:pPr>
      <w:r>
        <w:rPr>
          <w:lang w:val="en-IE"/>
        </w:rPr>
        <w:t>________________</w:t>
      </w:r>
    </w:p>
    <w:p w:rsidR="009C4C36" w:rsidRPr="009C4C36" w:rsidRDefault="009C4C36" w:rsidP="000D31DF">
      <w:pPr>
        <w:rPr>
          <w:lang w:val="en-IE"/>
        </w:rPr>
      </w:pPr>
      <w:proofErr w:type="spellStart"/>
      <w:proofErr w:type="gramStart"/>
      <w:r>
        <w:rPr>
          <w:lang w:val="en-IE"/>
        </w:rPr>
        <w:t>Úna</w:t>
      </w:r>
      <w:proofErr w:type="spellEnd"/>
      <w:r>
        <w:rPr>
          <w:lang w:val="en-IE"/>
        </w:rPr>
        <w:t xml:space="preserve"> </w:t>
      </w:r>
      <w:proofErr w:type="spellStart"/>
      <w:r>
        <w:rPr>
          <w:lang w:val="en-IE"/>
        </w:rPr>
        <w:t>Feeley</w:t>
      </w:r>
      <w:proofErr w:type="spellEnd"/>
      <w:r>
        <w:rPr>
          <w:lang w:val="en-IE"/>
        </w:rPr>
        <w:t xml:space="preserve"> and staff.</w:t>
      </w:r>
      <w:proofErr w:type="gramEnd"/>
      <w:r>
        <w:rPr>
          <w:lang w:val="en-IE"/>
        </w:rPr>
        <w:t xml:space="preserve"> </w:t>
      </w:r>
    </w:p>
    <w:p w:rsidR="000D31DF" w:rsidRDefault="000D31DF" w:rsidP="000D31DF">
      <w:pPr>
        <w:rPr>
          <w:lang w:val="en-IE"/>
        </w:rPr>
      </w:pPr>
    </w:p>
    <w:p w:rsidR="000D31DF" w:rsidRPr="000D31DF" w:rsidRDefault="000D31DF" w:rsidP="000D31DF">
      <w:pPr>
        <w:rPr>
          <w:lang w:val="en-IE"/>
        </w:rPr>
      </w:pPr>
    </w:p>
    <w:sectPr w:rsidR="000D31DF" w:rsidRPr="000D31DF" w:rsidSect="00600219">
      <w:headerReference w:type="even" r:id="rId10"/>
      <w:headerReference w:type="default" r:id="rId11"/>
      <w:footerReference w:type="even" r:id="rId12"/>
      <w:footerReference w:type="default" r:id="rId13"/>
      <w:headerReference w:type="first" r:id="rId14"/>
      <w:footerReference w:type="first" r:id="rId15"/>
      <w:pgSz w:w="11906" w:h="16838"/>
      <w:pgMar w:top="1440" w:right="748" w:bottom="1440" w:left="902" w:header="3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284F" w:rsidRDefault="001C284F">
      <w:r>
        <w:separator/>
      </w:r>
    </w:p>
  </w:endnote>
  <w:endnote w:type="continuationSeparator" w:id="0">
    <w:p w:rsidR="001C284F" w:rsidRDefault="001C2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D" w:rsidRDefault="00C130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1E0" w:firstRow="1" w:lastRow="1" w:firstColumn="1" w:lastColumn="1" w:noHBand="0" w:noVBand="0"/>
    </w:tblPr>
    <w:tblGrid>
      <w:gridCol w:w="2094"/>
      <w:gridCol w:w="2094"/>
      <w:gridCol w:w="780"/>
      <w:gridCol w:w="1080"/>
      <w:gridCol w:w="2329"/>
      <w:gridCol w:w="2095"/>
    </w:tblGrid>
    <w:tr w:rsidR="00CB1EB7" w:rsidRPr="00CA42D5" w:rsidTr="00CA42D5">
      <w:tc>
        <w:tcPr>
          <w:tcW w:w="2094" w:type="dxa"/>
          <w:shd w:val="clear" w:color="auto" w:fill="auto"/>
          <w:vAlign w:val="center"/>
        </w:tcPr>
        <w:p w:rsidR="00CB1EB7" w:rsidRPr="00CA42D5" w:rsidRDefault="00CB1EB7" w:rsidP="001B5089">
          <w:pPr>
            <w:pStyle w:val="Footer"/>
            <w:rPr>
              <w:rFonts w:ascii="Arial" w:hAnsi="Arial" w:cs="Arial"/>
              <w:b/>
              <w:bCs/>
              <w:color w:val="00CCFF"/>
              <w:spacing w:val="20"/>
              <w:sz w:val="16"/>
              <w:szCs w:val="16"/>
            </w:rPr>
          </w:pPr>
        </w:p>
      </w:tc>
      <w:tc>
        <w:tcPr>
          <w:tcW w:w="2094" w:type="dxa"/>
          <w:shd w:val="clear" w:color="auto" w:fill="auto"/>
          <w:vAlign w:val="center"/>
        </w:tcPr>
        <w:p w:rsidR="00CB1EB7" w:rsidRPr="00CA42D5" w:rsidRDefault="00CB1EB7" w:rsidP="003C5FF9">
          <w:pPr>
            <w:pStyle w:val="Footer"/>
            <w:rPr>
              <w:rFonts w:ascii="Arial" w:hAnsi="Arial" w:cs="Arial"/>
              <w:b/>
              <w:bCs/>
              <w:color w:val="00CCFF"/>
              <w:spacing w:val="20"/>
              <w:sz w:val="16"/>
              <w:szCs w:val="16"/>
            </w:rPr>
          </w:pPr>
        </w:p>
      </w:tc>
      <w:tc>
        <w:tcPr>
          <w:tcW w:w="1860" w:type="dxa"/>
          <w:gridSpan w:val="2"/>
          <w:shd w:val="clear" w:color="auto" w:fill="auto"/>
          <w:vAlign w:val="center"/>
        </w:tcPr>
        <w:p w:rsidR="00CB1EB7" w:rsidRPr="00CA42D5" w:rsidRDefault="00CB1EB7" w:rsidP="00CA42D5">
          <w:pPr>
            <w:pStyle w:val="Footer"/>
            <w:jc w:val="center"/>
            <w:rPr>
              <w:rFonts w:ascii="Arial" w:hAnsi="Arial" w:cs="Arial"/>
              <w:b/>
              <w:bCs/>
              <w:color w:val="00CCFF"/>
              <w:spacing w:val="20"/>
              <w:sz w:val="16"/>
              <w:szCs w:val="16"/>
            </w:rPr>
          </w:pPr>
        </w:p>
      </w:tc>
      <w:tc>
        <w:tcPr>
          <w:tcW w:w="2329" w:type="dxa"/>
          <w:shd w:val="clear" w:color="auto" w:fill="auto"/>
          <w:vAlign w:val="center"/>
        </w:tcPr>
        <w:p w:rsidR="00CB1EB7" w:rsidRPr="00CA42D5" w:rsidRDefault="00CB1EB7" w:rsidP="00CB1EB7">
          <w:pPr>
            <w:pStyle w:val="Title"/>
            <w:rPr>
              <w:rFonts w:ascii="Arial" w:hAnsi="Arial" w:cs="Arial"/>
              <w:bCs w:val="0"/>
              <w:color w:val="000080"/>
              <w:spacing w:val="20"/>
              <w:sz w:val="16"/>
              <w:szCs w:val="16"/>
            </w:rPr>
          </w:pPr>
        </w:p>
      </w:tc>
      <w:tc>
        <w:tcPr>
          <w:tcW w:w="2095" w:type="dxa"/>
          <w:shd w:val="clear" w:color="auto" w:fill="auto"/>
          <w:vAlign w:val="center"/>
        </w:tcPr>
        <w:p w:rsidR="00CB1EB7" w:rsidRPr="00CA42D5" w:rsidRDefault="00CB1EB7" w:rsidP="00CB1EB7">
          <w:pPr>
            <w:pStyle w:val="Title"/>
            <w:rPr>
              <w:rFonts w:ascii="Arial" w:hAnsi="Arial" w:cs="Arial"/>
              <w:bCs w:val="0"/>
              <w:color w:val="000080"/>
              <w:spacing w:val="20"/>
              <w:sz w:val="16"/>
              <w:szCs w:val="16"/>
            </w:rPr>
          </w:pPr>
        </w:p>
      </w:tc>
    </w:tr>
    <w:tr w:rsidR="0023739E" w:rsidRPr="00CA42D5" w:rsidTr="00CA42D5">
      <w:tc>
        <w:tcPr>
          <w:tcW w:w="4968" w:type="dxa"/>
          <w:gridSpan w:val="3"/>
          <w:shd w:val="clear" w:color="auto" w:fill="auto"/>
          <w:vAlign w:val="center"/>
        </w:tcPr>
        <w:tbl>
          <w:tblPr>
            <w:tblW w:w="4860" w:type="dxa"/>
            <w:tblLayout w:type="fixed"/>
            <w:tblLook w:val="01E0" w:firstRow="1" w:lastRow="1" w:firstColumn="1" w:lastColumn="1" w:noHBand="0" w:noVBand="0"/>
          </w:tblPr>
          <w:tblGrid>
            <w:gridCol w:w="1980"/>
            <w:gridCol w:w="2880"/>
          </w:tblGrid>
          <w:tr w:rsidR="006D635F" w:rsidRPr="00CA42D5" w:rsidTr="00CA42D5">
            <w:tc>
              <w:tcPr>
                <w:tcW w:w="1980" w:type="dxa"/>
                <w:shd w:val="clear" w:color="auto" w:fill="auto"/>
              </w:tcPr>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Chairperson:</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Principal:</w:t>
                </w:r>
              </w:p>
              <w:p w:rsidR="006D635F" w:rsidRPr="00CA42D5" w:rsidRDefault="006D635F" w:rsidP="003C5FF9">
                <w:pPr>
                  <w:pStyle w:val="Footer"/>
                  <w:rPr>
                    <w:rFonts w:ascii="Arial" w:hAnsi="Arial" w:cs="Arial"/>
                    <w:b/>
                    <w:bCs/>
                    <w:color w:val="00CCFF"/>
                    <w:spacing w:val="20"/>
                    <w:sz w:val="16"/>
                    <w:szCs w:val="16"/>
                  </w:rPr>
                </w:pPr>
                <w:r w:rsidRPr="00CA42D5">
                  <w:rPr>
                    <w:rFonts w:ascii="Arial" w:hAnsi="Arial" w:cs="Arial"/>
                    <w:b/>
                    <w:bCs/>
                    <w:color w:val="00CCFF"/>
                    <w:spacing w:val="20"/>
                    <w:sz w:val="16"/>
                    <w:szCs w:val="16"/>
                  </w:rPr>
                  <w:t>Deputy Principal:</w:t>
                </w:r>
              </w:p>
            </w:tc>
            <w:tc>
              <w:tcPr>
                <w:tcW w:w="2880" w:type="dxa"/>
                <w:shd w:val="clear" w:color="auto" w:fill="auto"/>
              </w:tcPr>
              <w:p w:rsidR="006D635F" w:rsidRPr="00CA42D5" w:rsidRDefault="001474CC"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Can</w:t>
                </w:r>
                <w:r w:rsidR="00075E37" w:rsidRPr="00CA42D5">
                  <w:rPr>
                    <w:rFonts w:ascii="Arial" w:hAnsi="Arial" w:cs="Arial"/>
                    <w:bCs/>
                    <w:color w:val="00CCFF"/>
                    <w:spacing w:val="20"/>
                    <w:sz w:val="16"/>
                    <w:szCs w:val="16"/>
                  </w:rPr>
                  <w:t xml:space="preserve">on </w:t>
                </w:r>
                <w:r w:rsidR="006D635F" w:rsidRPr="00CA42D5">
                  <w:rPr>
                    <w:rFonts w:ascii="Arial" w:hAnsi="Arial" w:cs="Arial"/>
                    <w:bCs/>
                    <w:color w:val="00CCFF"/>
                    <w:spacing w:val="20"/>
                    <w:sz w:val="16"/>
                    <w:szCs w:val="16"/>
                  </w:rPr>
                  <w:t xml:space="preserve">Eugene </w:t>
                </w:r>
                <w:proofErr w:type="spellStart"/>
                <w:r w:rsidR="006D635F" w:rsidRPr="00CA42D5">
                  <w:rPr>
                    <w:rFonts w:ascii="Arial" w:hAnsi="Arial" w:cs="Arial"/>
                    <w:bCs/>
                    <w:color w:val="00CCFF"/>
                    <w:spacing w:val="20"/>
                    <w:sz w:val="16"/>
                    <w:szCs w:val="16"/>
                  </w:rPr>
                  <w:t>McLoughlin</w:t>
                </w:r>
                <w:proofErr w:type="spellEnd"/>
              </w:p>
              <w:p w:rsidR="006D635F" w:rsidRPr="00CA42D5" w:rsidRDefault="00C130ED" w:rsidP="003C5FF9">
                <w:pPr>
                  <w:pStyle w:val="Footer"/>
                  <w:rPr>
                    <w:rFonts w:ascii="Arial" w:hAnsi="Arial" w:cs="Arial"/>
                    <w:bCs/>
                    <w:color w:val="00CCFF"/>
                    <w:spacing w:val="20"/>
                    <w:sz w:val="16"/>
                    <w:szCs w:val="16"/>
                  </w:rPr>
                </w:pPr>
                <w:proofErr w:type="spellStart"/>
                <w:r>
                  <w:rPr>
                    <w:rFonts w:ascii="Arial" w:hAnsi="Arial" w:cs="Arial"/>
                    <w:bCs/>
                    <w:color w:val="00CCFF"/>
                    <w:spacing w:val="20"/>
                    <w:sz w:val="16"/>
                    <w:szCs w:val="16"/>
                  </w:rPr>
                  <w:t>Dr.</w:t>
                </w:r>
                <w:proofErr w:type="spellEnd"/>
                <w:r>
                  <w:rPr>
                    <w:rFonts w:ascii="Arial" w:hAnsi="Arial" w:cs="Arial"/>
                    <w:bCs/>
                    <w:color w:val="00CCFF"/>
                    <w:spacing w:val="20"/>
                    <w:sz w:val="16"/>
                    <w:szCs w:val="16"/>
                  </w:rPr>
                  <w:t xml:space="preserve"> </w:t>
                </w:r>
                <w:bookmarkStart w:id="0" w:name="_GoBack"/>
                <w:bookmarkEnd w:id="0"/>
                <w:proofErr w:type="spellStart"/>
                <w:r w:rsidR="006D635F" w:rsidRPr="00CA42D5">
                  <w:rPr>
                    <w:rFonts w:ascii="Arial" w:hAnsi="Arial" w:cs="Arial"/>
                    <w:bCs/>
                    <w:color w:val="00CCFF"/>
                    <w:spacing w:val="20"/>
                    <w:sz w:val="16"/>
                    <w:szCs w:val="16"/>
                  </w:rPr>
                  <w:t>Úna</w:t>
                </w:r>
                <w:proofErr w:type="spellEnd"/>
                <w:r w:rsidR="006D635F" w:rsidRPr="00CA42D5">
                  <w:rPr>
                    <w:rFonts w:ascii="Arial" w:hAnsi="Arial" w:cs="Arial"/>
                    <w:bCs/>
                    <w:color w:val="00CCFF"/>
                    <w:spacing w:val="20"/>
                    <w:sz w:val="16"/>
                    <w:szCs w:val="16"/>
                  </w:rPr>
                  <w:t xml:space="preserve"> </w:t>
                </w:r>
                <w:proofErr w:type="spellStart"/>
                <w:r w:rsidR="006D635F" w:rsidRPr="00CA42D5">
                  <w:rPr>
                    <w:rFonts w:ascii="Arial" w:hAnsi="Arial" w:cs="Arial"/>
                    <w:bCs/>
                    <w:color w:val="00CCFF"/>
                    <w:spacing w:val="20"/>
                    <w:sz w:val="16"/>
                    <w:szCs w:val="16"/>
                  </w:rPr>
                  <w:t>Feeley</w:t>
                </w:r>
                <w:proofErr w:type="spellEnd"/>
                <w:r w:rsidR="00845238" w:rsidRPr="00CA42D5">
                  <w:rPr>
                    <w:rFonts w:ascii="Arial" w:hAnsi="Arial" w:cs="Arial"/>
                    <w:bCs/>
                    <w:color w:val="00CCFF"/>
                    <w:spacing w:val="20"/>
                    <w:sz w:val="16"/>
                    <w:szCs w:val="16"/>
                  </w:rPr>
                  <w:t xml:space="preserve"> </w:t>
                </w:r>
              </w:p>
              <w:p w:rsidR="006D635F" w:rsidRPr="00CA42D5" w:rsidRDefault="007B2202" w:rsidP="003C5FF9">
                <w:pPr>
                  <w:pStyle w:val="Footer"/>
                  <w:rPr>
                    <w:rFonts w:ascii="Arial" w:hAnsi="Arial" w:cs="Arial"/>
                    <w:bCs/>
                    <w:color w:val="00CCFF"/>
                    <w:spacing w:val="20"/>
                    <w:sz w:val="16"/>
                    <w:szCs w:val="16"/>
                  </w:rPr>
                </w:pPr>
                <w:r w:rsidRPr="00CA42D5">
                  <w:rPr>
                    <w:rFonts w:ascii="Arial" w:hAnsi="Arial" w:cs="Arial"/>
                    <w:bCs/>
                    <w:color w:val="00CCFF"/>
                    <w:spacing w:val="20"/>
                    <w:sz w:val="16"/>
                    <w:szCs w:val="16"/>
                  </w:rPr>
                  <w:t>Patricia Morris</w:t>
                </w:r>
              </w:p>
            </w:tc>
          </w:tr>
        </w:tbl>
        <w:p w:rsidR="0023739E" w:rsidRPr="00CA42D5" w:rsidRDefault="0023739E" w:rsidP="006D635F">
          <w:pPr>
            <w:pStyle w:val="Title"/>
            <w:rPr>
              <w:rFonts w:ascii="Arial" w:hAnsi="Arial" w:cs="Arial"/>
              <w:b w:val="0"/>
              <w:bCs w:val="0"/>
              <w:sz w:val="16"/>
              <w:szCs w:val="16"/>
              <w:lang w:val="en-GB"/>
            </w:rPr>
          </w:pPr>
        </w:p>
      </w:tc>
      <w:tc>
        <w:tcPr>
          <w:tcW w:w="1080" w:type="dxa"/>
          <w:shd w:val="clear" w:color="auto" w:fill="auto"/>
          <w:vAlign w:val="center"/>
        </w:tcPr>
        <w:p w:rsidR="0023739E" w:rsidRPr="00CA42D5" w:rsidRDefault="00404526" w:rsidP="00075E37">
          <w:pPr>
            <w:pStyle w:val="Footer"/>
            <w:rPr>
              <w:rFonts w:ascii="Arial" w:hAnsi="Arial" w:cs="Arial"/>
              <w:b/>
              <w:bCs/>
              <w:sz w:val="16"/>
              <w:szCs w:val="16"/>
            </w:rPr>
          </w:pPr>
          <w:r>
            <w:rPr>
              <w:rFonts w:ascii="Arial" w:hAnsi="Arial" w:cs="Arial"/>
              <w:b/>
              <w:bCs/>
              <w:noProof/>
              <w:sz w:val="16"/>
              <w:szCs w:val="16"/>
              <w:lang w:val="en-IE" w:eastAsia="en-IE"/>
            </w:rPr>
            <w:drawing>
              <wp:inline distT="0" distB="0" distL="0" distR="0" wp14:anchorId="0BAFFA7E" wp14:editId="7929636D">
                <wp:extent cx="495300" cy="638175"/>
                <wp:effectExtent l="0" t="0" r="0" b="9525"/>
                <wp:docPr id="7" name="Picture 7" descr="scoilmhuirecro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oilmhuirecros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638175"/>
                        </a:xfrm>
                        <a:prstGeom prst="rect">
                          <a:avLst/>
                        </a:prstGeom>
                        <a:noFill/>
                        <a:ln>
                          <a:noFill/>
                        </a:ln>
                      </pic:spPr>
                    </pic:pic>
                  </a:graphicData>
                </a:graphic>
              </wp:inline>
            </w:drawing>
          </w:r>
        </w:p>
      </w:tc>
      <w:tc>
        <w:tcPr>
          <w:tcW w:w="4424" w:type="dxa"/>
          <w:gridSpan w:val="2"/>
          <w:shd w:val="clear" w:color="auto" w:fill="auto"/>
        </w:tcPr>
        <w:p w:rsidR="0023739E" w:rsidRPr="00CA42D5" w:rsidRDefault="0023739E" w:rsidP="00CA42D5">
          <w:pPr>
            <w:pStyle w:val="Title"/>
            <w:jc w:val="left"/>
            <w:rPr>
              <w:rFonts w:ascii="Arial" w:hAnsi="Arial" w:cs="Arial"/>
              <w:bCs w:val="0"/>
              <w:color w:val="000080"/>
              <w:spacing w:val="20"/>
              <w:sz w:val="16"/>
              <w:szCs w:val="16"/>
            </w:rPr>
          </w:pPr>
          <w:proofErr w:type="spellStart"/>
          <w:smartTag w:uri="urn:schemas-microsoft-com:office:smarttags" w:element="place">
            <w:smartTag w:uri="urn:schemas-microsoft-com:office:smarttags" w:element="PlaceName">
              <w:r w:rsidRPr="00CA42D5">
                <w:rPr>
                  <w:rFonts w:ascii="Arial" w:hAnsi="Arial" w:cs="Arial"/>
                  <w:bCs w:val="0"/>
                  <w:color w:val="000080"/>
                  <w:spacing w:val="20"/>
                  <w:sz w:val="16"/>
                  <w:szCs w:val="16"/>
                </w:rPr>
                <w:t>Scoil</w:t>
              </w:r>
            </w:smartTag>
            <w:proofErr w:type="spellEnd"/>
            <w:r w:rsidRPr="00CA42D5">
              <w:rPr>
                <w:rFonts w:ascii="Arial" w:hAnsi="Arial" w:cs="Arial"/>
                <w:bCs w:val="0"/>
                <w:color w:val="000080"/>
                <w:spacing w:val="20"/>
                <w:sz w:val="16"/>
                <w:szCs w:val="16"/>
              </w:rPr>
              <w:t xml:space="preserve"> </w:t>
            </w:r>
            <w:proofErr w:type="spellStart"/>
            <w:smartTag w:uri="urn:schemas-microsoft-com:office:smarttags" w:element="PlaceName">
              <w:r w:rsidRPr="00CA42D5">
                <w:rPr>
                  <w:rFonts w:ascii="Arial" w:hAnsi="Arial" w:cs="Arial"/>
                  <w:bCs w:val="0"/>
                  <w:color w:val="000080"/>
                  <w:spacing w:val="20"/>
                  <w:sz w:val="16"/>
                  <w:szCs w:val="16"/>
                </w:rPr>
                <w:t>Mhuire</w:t>
              </w:r>
            </w:smartTag>
            <w:proofErr w:type="spellEnd"/>
            <w:r w:rsidRPr="00CA42D5">
              <w:rPr>
                <w:rFonts w:ascii="Arial" w:hAnsi="Arial" w:cs="Arial"/>
                <w:bCs w:val="0"/>
                <w:color w:val="000080"/>
                <w:spacing w:val="20"/>
                <w:sz w:val="16"/>
                <w:szCs w:val="16"/>
              </w:rPr>
              <w:t xml:space="preserve"> </w:t>
            </w:r>
            <w:smartTag w:uri="urn:schemas-microsoft-com:office:smarttags" w:element="PlaceName">
              <w:r w:rsidRPr="00CA42D5">
                <w:rPr>
                  <w:rFonts w:ascii="Arial" w:hAnsi="Arial" w:cs="Arial"/>
                  <w:bCs w:val="0"/>
                  <w:color w:val="000080"/>
                  <w:spacing w:val="20"/>
                  <w:sz w:val="16"/>
                  <w:szCs w:val="16"/>
                </w:rPr>
                <w:t>Convent</w:t>
              </w:r>
            </w:smartTag>
            <w:r w:rsidRPr="00CA42D5">
              <w:rPr>
                <w:rFonts w:ascii="Arial" w:hAnsi="Arial" w:cs="Arial"/>
                <w:bCs w:val="0"/>
                <w:color w:val="000080"/>
                <w:spacing w:val="20"/>
                <w:sz w:val="16"/>
                <w:szCs w:val="16"/>
              </w:rPr>
              <w:t xml:space="preserve"> </w:t>
            </w:r>
            <w:smartTag w:uri="urn:schemas-microsoft-com:office:smarttags" w:element="PlaceType">
              <w:r w:rsidRPr="00CA42D5">
                <w:rPr>
                  <w:rFonts w:ascii="Arial" w:hAnsi="Arial" w:cs="Arial"/>
                  <w:bCs w:val="0"/>
                  <w:color w:val="000080"/>
                  <w:spacing w:val="20"/>
                  <w:sz w:val="16"/>
                  <w:szCs w:val="16"/>
                </w:rPr>
                <w:t>Primary School</w:t>
              </w:r>
            </w:smartTag>
          </w:smartTag>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Convent Road</w:t>
          </w:r>
        </w:p>
        <w:p w:rsidR="0023739E" w:rsidRPr="00CA42D5" w:rsidRDefault="0023739E" w:rsidP="00CA42D5">
          <w:pPr>
            <w:pStyle w:val="Title"/>
            <w:jc w:val="left"/>
            <w:rPr>
              <w:rFonts w:ascii="Arial" w:hAnsi="Arial" w:cs="Arial"/>
              <w:b w:val="0"/>
              <w:bCs w:val="0"/>
              <w:color w:val="00CCFF"/>
              <w:spacing w:val="20"/>
              <w:sz w:val="16"/>
              <w:szCs w:val="16"/>
            </w:rPr>
          </w:pPr>
          <w:r w:rsidRPr="00CA42D5">
            <w:rPr>
              <w:rFonts w:ascii="Arial" w:hAnsi="Arial" w:cs="Arial"/>
              <w:b w:val="0"/>
              <w:bCs w:val="0"/>
              <w:color w:val="00CCFF"/>
              <w:spacing w:val="20"/>
              <w:sz w:val="16"/>
              <w:szCs w:val="16"/>
            </w:rPr>
            <w:t>Roscommon</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T</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pacing w:val="20"/>
              <w:sz w:val="16"/>
              <w:szCs w:val="16"/>
            </w:rPr>
          </w:pPr>
          <w:r w:rsidRPr="00CA42D5">
            <w:rPr>
              <w:rFonts w:ascii="Arial" w:hAnsi="Arial" w:cs="Arial"/>
              <w:bCs w:val="0"/>
              <w:color w:val="000080"/>
              <w:spacing w:val="20"/>
              <w:sz w:val="16"/>
              <w:szCs w:val="16"/>
            </w:rPr>
            <w:t>F</w:t>
          </w:r>
          <w:r w:rsidRPr="00CA42D5">
            <w:rPr>
              <w:rFonts w:ascii="Arial" w:hAnsi="Arial" w:cs="Arial"/>
              <w:b w:val="0"/>
              <w:bCs w:val="0"/>
              <w:spacing w:val="20"/>
              <w:sz w:val="16"/>
              <w:szCs w:val="16"/>
            </w:rPr>
            <w:t xml:space="preserve"> </w:t>
          </w:r>
          <w:r w:rsidRPr="00CA42D5">
            <w:rPr>
              <w:rFonts w:ascii="Arial" w:hAnsi="Arial" w:cs="Arial"/>
              <w:b w:val="0"/>
              <w:bCs w:val="0"/>
              <w:color w:val="00CCFF"/>
              <w:spacing w:val="20"/>
              <w:sz w:val="16"/>
              <w:szCs w:val="16"/>
            </w:rPr>
            <w:t>+353 (0) 906626872</w:t>
          </w:r>
        </w:p>
        <w:p w:rsidR="0023739E" w:rsidRPr="00CA42D5" w:rsidRDefault="0023739E" w:rsidP="00CA42D5">
          <w:pPr>
            <w:pStyle w:val="Title"/>
            <w:jc w:val="left"/>
            <w:rPr>
              <w:rFonts w:ascii="Arial" w:hAnsi="Arial" w:cs="Arial"/>
              <w:b w:val="0"/>
              <w:bCs w:val="0"/>
              <w:sz w:val="16"/>
              <w:szCs w:val="16"/>
            </w:rPr>
          </w:pPr>
          <w:r w:rsidRPr="00CA42D5">
            <w:rPr>
              <w:rFonts w:ascii="Arial" w:hAnsi="Arial" w:cs="Arial"/>
              <w:bCs w:val="0"/>
              <w:color w:val="000080"/>
              <w:spacing w:val="20"/>
              <w:sz w:val="16"/>
              <w:szCs w:val="16"/>
            </w:rPr>
            <w:t>E</w:t>
          </w:r>
          <w:r w:rsidRPr="00CA42D5">
            <w:rPr>
              <w:rFonts w:ascii="Arial" w:hAnsi="Arial" w:cs="Arial"/>
              <w:b w:val="0"/>
              <w:bCs w:val="0"/>
              <w:spacing w:val="20"/>
              <w:sz w:val="16"/>
              <w:szCs w:val="16"/>
            </w:rPr>
            <w:t xml:space="preserve"> </w:t>
          </w:r>
          <w:hyperlink r:id="rId2" w:history="1">
            <w:r w:rsidR="00E20A60" w:rsidRPr="00CA42D5">
              <w:rPr>
                <w:rStyle w:val="Hyperlink"/>
                <w:rFonts w:ascii="Arial" w:hAnsi="Arial" w:cs="Arial"/>
                <w:spacing w:val="20"/>
                <w:sz w:val="16"/>
                <w:szCs w:val="16"/>
              </w:rPr>
              <w:t>info@conventprimaryroscommon.ie</w:t>
            </w:r>
          </w:hyperlink>
          <w:r w:rsidR="00E20A60" w:rsidRPr="00CA42D5">
            <w:rPr>
              <w:rFonts w:ascii="Arial" w:hAnsi="Arial" w:cs="Arial"/>
              <w:b w:val="0"/>
              <w:bCs w:val="0"/>
              <w:color w:val="00CCFF"/>
              <w:spacing w:val="20"/>
              <w:sz w:val="16"/>
              <w:szCs w:val="16"/>
            </w:rPr>
            <w:t xml:space="preserve"> </w:t>
          </w:r>
        </w:p>
      </w:tc>
    </w:tr>
  </w:tbl>
  <w:p w:rsidR="0023739E" w:rsidRDefault="0023739E" w:rsidP="00DC3308">
    <w:pPr>
      <w:pStyle w:val="Title"/>
      <w:jc w:val="left"/>
      <w:rPr>
        <w:rFonts w:ascii="Arial" w:hAnsi="Arial" w:cs="Arial"/>
        <w:b w:val="0"/>
        <w:bCs w:val="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D" w:rsidRDefault="00C130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284F" w:rsidRDefault="001C284F">
      <w:r>
        <w:separator/>
      </w:r>
    </w:p>
  </w:footnote>
  <w:footnote w:type="continuationSeparator" w:id="0">
    <w:p w:rsidR="001C284F" w:rsidRDefault="001C2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D" w:rsidRDefault="00C130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726"/>
      <w:gridCol w:w="6298"/>
      <w:gridCol w:w="2448"/>
    </w:tblGrid>
    <w:tr w:rsidR="00202F14" w:rsidRPr="00CA42D5" w:rsidTr="00CA42D5">
      <w:trPr>
        <w:trHeight w:val="2163"/>
      </w:trPr>
      <w:tc>
        <w:tcPr>
          <w:tcW w:w="1728" w:type="dxa"/>
          <w:shd w:val="clear" w:color="auto" w:fill="auto"/>
        </w:tcPr>
        <w:p w:rsidR="00DC3308" w:rsidRPr="00CA42D5" w:rsidRDefault="00DC3308" w:rsidP="00CA42D5">
          <w:pPr>
            <w:pStyle w:val="Title"/>
            <w:jc w:val="left"/>
            <w:rPr>
              <w:rFonts w:ascii="Verdana" w:hAnsi="Verdana"/>
            </w:rPr>
          </w:pPr>
          <w:r w:rsidRPr="00CA42D5">
            <w:rPr>
              <w:rFonts w:ascii="Arial" w:hAnsi="Arial" w:cs="Arial"/>
              <w:sz w:val="16"/>
              <w:szCs w:val="16"/>
            </w:rPr>
            <w:t xml:space="preserve"> </w:t>
          </w:r>
        </w:p>
      </w:tc>
      <w:tc>
        <w:tcPr>
          <w:tcW w:w="6300" w:type="dxa"/>
          <w:shd w:val="clear" w:color="auto" w:fill="auto"/>
        </w:tcPr>
        <w:p w:rsidR="00DC3308" w:rsidRPr="00CA42D5" w:rsidRDefault="00DC3308" w:rsidP="00DC3308">
          <w:pPr>
            <w:pStyle w:val="Title"/>
            <w:rPr>
              <w:rFonts w:ascii="Verdana" w:hAnsi="Verdana"/>
              <w:sz w:val="32"/>
            </w:rPr>
          </w:pPr>
        </w:p>
        <w:p w:rsidR="00DC3308" w:rsidRPr="00CA42D5" w:rsidRDefault="00DC3308" w:rsidP="00DC3308">
          <w:pPr>
            <w:pStyle w:val="Title"/>
            <w:rPr>
              <w:rFonts w:ascii="Verdana" w:hAnsi="Verdana"/>
              <w:color w:val="000080"/>
              <w:sz w:val="32"/>
            </w:rPr>
          </w:pPr>
          <w:proofErr w:type="spellStart"/>
          <w:r w:rsidRPr="00CA42D5">
            <w:rPr>
              <w:rFonts w:ascii="Verdana" w:hAnsi="Verdana"/>
              <w:color w:val="000080"/>
              <w:sz w:val="32"/>
            </w:rPr>
            <w:t>Scoil</w:t>
          </w:r>
          <w:proofErr w:type="spellEnd"/>
          <w:r w:rsidRPr="00CA42D5">
            <w:rPr>
              <w:rFonts w:ascii="Verdana" w:hAnsi="Verdana"/>
              <w:color w:val="000080"/>
              <w:sz w:val="32"/>
            </w:rPr>
            <w:t xml:space="preserve"> </w:t>
          </w:r>
          <w:proofErr w:type="spellStart"/>
          <w:r w:rsidRPr="00CA42D5">
            <w:rPr>
              <w:rFonts w:ascii="Verdana" w:hAnsi="Verdana"/>
              <w:color w:val="000080"/>
              <w:sz w:val="32"/>
            </w:rPr>
            <w:t>Mhuire</w:t>
          </w:r>
          <w:proofErr w:type="spellEnd"/>
        </w:p>
        <w:p w:rsidR="00DC3308" w:rsidRPr="00CA42D5" w:rsidRDefault="00DC3308" w:rsidP="00DC3308">
          <w:pPr>
            <w:pStyle w:val="Title"/>
            <w:rPr>
              <w:rFonts w:ascii="Verdana" w:hAnsi="Verdana"/>
              <w:color w:val="000080"/>
              <w:sz w:val="32"/>
            </w:rPr>
          </w:pPr>
          <w:smartTag w:uri="urn:schemas-microsoft-com:office:smarttags" w:element="place">
            <w:smartTag w:uri="urn:schemas-microsoft-com:office:smarttags" w:element="PlaceName">
              <w:r w:rsidRPr="00CA42D5">
                <w:rPr>
                  <w:rFonts w:ascii="Verdana" w:hAnsi="Verdana"/>
                  <w:color w:val="000080"/>
                  <w:sz w:val="32"/>
                </w:rPr>
                <w:t>Convent</w:t>
              </w:r>
            </w:smartTag>
            <w:r w:rsidRPr="00CA42D5">
              <w:rPr>
                <w:rFonts w:ascii="Verdana" w:hAnsi="Verdana"/>
                <w:color w:val="000080"/>
                <w:sz w:val="32"/>
              </w:rPr>
              <w:t xml:space="preserve"> </w:t>
            </w:r>
            <w:smartTag w:uri="urn:schemas-microsoft-com:office:smarttags" w:element="PlaceType">
              <w:r w:rsidRPr="00CA42D5">
                <w:rPr>
                  <w:rFonts w:ascii="Verdana" w:hAnsi="Verdana"/>
                  <w:color w:val="000080"/>
                  <w:sz w:val="32"/>
                </w:rPr>
                <w:t>Primary School</w:t>
              </w:r>
            </w:smartTag>
          </w:smartTag>
        </w:p>
        <w:p w:rsidR="00202F14" w:rsidRPr="00CA42D5" w:rsidRDefault="00DC3308" w:rsidP="00DC3308">
          <w:pPr>
            <w:pStyle w:val="Title"/>
            <w:rPr>
              <w:rFonts w:ascii="Verdana" w:hAnsi="Verdana"/>
              <w:color w:val="000080"/>
              <w:sz w:val="10"/>
              <w:szCs w:val="10"/>
            </w:rPr>
          </w:pPr>
          <w:r w:rsidRPr="00CA42D5">
            <w:rPr>
              <w:rFonts w:ascii="Verdana" w:hAnsi="Verdana"/>
              <w:color w:val="000080"/>
              <w:sz w:val="32"/>
            </w:rPr>
            <w:t>Roscommon</w:t>
          </w:r>
        </w:p>
        <w:p w:rsidR="005D2212" w:rsidRPr="00CA42D5" w:rsidRDefault="005D2212" w:rsidP="00DC3308">
          <w:pPr>
            <w:pStyle w:val="Title"/>
            <w:rPr>
              <w:rFonts w:ascii="Verdana" w:hAnsi="Verdana"/>
              <w:color w:val="000080"/>
              <w:sz w:val="10"/>
              <w:szCs w:val="10"/>
            </w:rPr>
          </w:pPr>
        </w:p>
        <w:p w:rsidR="00DC3308" w:rsidRPr="00CA42D5" w:rsidRDefault="00F62CF7" w:rsidP="00F62CF7">
          <w:pPr>
            <w:pStyle w:val="Title"/>
            <w:rPr>
              <w:rFonts w:ascii="Verdana" w:hAnsi="Verdana"/>
              <w:sz w:val="20"/>
              <w:szCs w:val="20"/>
            </w:rPr>
          </w:pPr>
          <w:r w:rsidRPr="00CA42D5">
            <w:rPr>
              <w:rFonts w:ascii="Verdana" w:hAnsi="Verdana"/>
              <w:color w:val="000080"/>
              <w:sz w:val="20"/>
              <w:szCs w:val="20"/>
            </w:rPr>
            <w:t>www.conventprimaryroscommon.ie</w:t>
          </w:r>
        </w:p>
      </w:tc>
      <w:tc>
        <w:tcPr>
          <w:tcW w:w="2448" w:type="dxa"/>
          <w:shd w:val="clear" w:color="auto" w:fill="auto"/>
        </w:tcPr>
        <w:p w:rsidR="00202F14" w:rsidRPr="00CA42D5" w:rsidRDefault="00404526" w:rsidP="00CA42D5">
          <w:pPr>
            <w:pStyle w:val="Title"/>
            <w:jc w:val="right"/>
            <w:rPr>
              <w:rFonts w:ascii="Verdana" w:hAnsi="Verdana"/>
            </w:rPr>
          </w:pPr>
          <w:r>
            <w:rPr>
              <w:rFonts w:ascii="Verdana" w:hAnsi="Verdana"/>
              <w:noProof/>
              <w:lang w:eastAsia="en-IE"/>
            </w:rPr>
            <w:drawing>
              <wp:inline distT="0" distB="0" distL="0" distR="0" wp14:anchorId="5327033D" wp14:editId="1AB42303">
                <wp:extent cx="1371600" cy="1343025"/>
                <wp:effectExtent l="0" t="0" r="0" b="9525"/>
                <wp:docPr id="1" name="Picture 1" descr="scoilmhuir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oilmhuire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1343025"/>
                        </a:xfrm>
                        <a:prstGeom prst="rect">
                          <a:avLst/>
                        </a:prstGeom>
                        <a:noFill/>
                        <a:ln>
                          <a:noFill/>
                        </a:ln>
                      </pic:spPr>
                    </pic:pic>
                  </a:graphicData>
                </a:graphic>
              </wp:inline>
            </w:drawing>
          </w:r>
        </w:p>
      </w:tc>
    </w:tr>
  </w:tbl>
  <w:p w:rsidR="00DC3308" w:rsidRPr="001474CC" w:rsidRDefault="00DC3308" w:rsidP="00DC3308">
    <w:pPr>
      <w:pStyle w:val="Footer"/>
      <w:jc w:val="center"/>
      <w:rPr>
        <w:rFonts w:ascii="Verdana" w:hAnsi="Verdana"/>
        <w:b/>
        <w:bCs/>
        <w:i/>
        <w:iCs/>
        <w:color w:val="00CCFF"/>
        <w:sz w:val="16"/>
        <w:szCs w:val="18"/>
        <w:lang w:val="en-IE"/>
      </w:rPr>
    </w:pPr>
    <w:r w:rsidRPr="001474CC">
      <w:rPr>
        <w:rFonts w:ascii="Verdana" w:hAnsi="Verdana"/>
        <w:b/>
        <w:bCs/>
        <w:i/>
        <w:iCs/>
        <w:color w:val="00CCFF"/>
        <w:sz w:val="16"/>
        <w:szCs w:val="18"/>
        <w:lang w:val="en-IE"/>
      </w:rPr>
      <w:t>Each person through positive learning experiences will be stimulated to achieve his/her full potential, face life confidently, find fulfilment and be respectful in an ever-changing world.</w:t>
    </w:r>
  </w:p>
  <w:p w:rsidR="008A1230" w:rsidRPr="00075E37" w:rsidRDefault="008A1230" w:rsidP="00AE14FD">
    <w:pPr>
      <w:tabs>
        <w:tab w:val="left" w:pos="3549"/>
      </w:tabs>
      <w:rPr>
        <w:rFonts w:ascii="Verdana" w:hAnsi="Verdana"/>
        <w:color w:val="000080"/>
        <w:lang w:val="en-IE"/>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0ED" w:rsidRDefault="00C13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6D5F"/>
    <w:multiLevelType w:val="hybridMultilevel"/>
    <w:tmpl w:val="CC34973E"/>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
    <w:nsid w:val="08A67BCE"/>
    <w:multiLevelType w:val="hybridMultilevel"/>
    <w:tmpl w:val="C3040B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A06D39"/>
    <w:multiLevelType w:val="hybridMultilevel"/>
    <w:tmpl w:val="061846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FC749C"/>
    <w:multiLevelType w:val="hybridMultilevel"/>
    <w:tmpl w:val="93D033D0"/>
    <w:lvl w:ilvl="0" w:tplc="1809000F">
      <w:start w:val="1"/>
      <w:numFmt w:val="decimal"/>
      <w:lvlText w:val="%1."/>
      <w:lvlJc w:val="left"/>
      <w:pPr>
        <w:tabs>
          <w:tab w:val="num" w:pos="720"/>
        </w:tabs>
        <w:ind w:left="72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4">
    <w:nsid w:val="17666B78"/>
    <w:multiLevelType w:val="hybridMultilevel"/>
    <w:tmpl w:val="3F065EA8"/>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nsid w:val="23D42976"/>
    <w:multiLevelType w:val="multilevel"/>
    <w:tmpl w:val="7F5AF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4F3934"/>
    <w:multiLevelType w:val="hybridMultilevel"/>
    <w:tmpl w:val="8D3A81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3715FCD"/>
    <w:multiLevelType w:val="hybridMultilevel"/>
    <w:tmpl w:val="F8428A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DBC4151"/>
    <w:multiLevelType w:val="hybridMultilevel"/>
    <w:tmpl w:val="985ED6A2"/>
    <w:lvl w:ilvl="0" w:tplc="38C8BC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A13200B"/>
    <w:multiLevelType w:val="hybridMultilevel"/>
    <w:tmpl w:val="15F6015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nsid w:val="70DD1D00"/>
    <w:multiLevelType w:val="hybridMultilevel"/>
    <w:tmpl w:val="621C5010"/>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8"/>
  </w:num>
  <w:num w:numId="4">
    <w:abstractNumId w:val="6"/>
  </w:num>
  <w:num w:numId="5">
    <w:abstractNumId w:val="7"/>
  </w:num>
  <w:num w:numId="6">
    <w:abstractNumId w:val="0"/>
  </w:num>
  <w:num w:numId="7">
    <w:abstractNumId w:val="4"/>
  </w:num>
  <w:num w:numId="8">
    <w:abstractNumId w:val="3"/>
  </w:num>
  <w:num w:numId="9">
    <w:abstractNumId w:val="10"/>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230"/>
    <w:rsid w:val="000010DA"/>
    <w:rsid w:val="000032FA"/>
    <w:rsid w:val="000057E0"/>
    <w:rsid w:val="00012A38"/>
    <w:rsid w:val="0001452D"/>
    <w:rsid w:val="00030D1B"/>
    <w:rsid w:val="00040548"/>
    <w:rsid w:val="0005268D"/>
    <w:rsid w:val="00054CEB"/>
    <w:rsid w:val="00057709"/>
    <w:rsid w:val="00060A18"/>
    <w:rsid w:val="00065353"/>
    <w:rsid w:val="000739B6"/>
    <w:rsid w:val="00075E37"/>
    <w:rsid w:val="00082F7F"/>
    <w:rsid w:val="000A748F"/>
    <w:rsid w:val="000B11E2"/>
    <w:rsid w:val="000C135E"/>
    <w:rsid w:val="000D31DF"/>
    <w:rsid w:val="000E18D4"/>
    <w:rsid w:val="000F092E"/>
    <w:rsid w:val="000F213A"/>
    <w:rsid w:val="00106122"/>
    <w:rsid w:val="0011753B"/>
    <w:rsid w:val="00121EC4"/>
    <w:rsid w:val="001320A0"/>
    <w:rsid w:val="00134773"/>
    <w:rsid w:val="001474CC"/>
    <w:rsid w:val="001637DD"/>
    <w:rsid w:val="00185F80"/>
    <w:rsid w:val="001867E7"/>
    <w:rsid w:val="00193E31"/>
    <w:rsid w:val="001942C6"/>
    <w:rsid w:val="001A7960"/>
    <w:rsid w:val="001B38A0"/>
    <w:rsid w:val="001B5089"/>
    <w:rsid w:val="001C284F"/>
    <w:rsid w:val="001D61E0"/>
    <w:rsid w:val="00202745"/>
    <w:rsid w:val="00202F14"/>
    <w:rsid w:val="002057A1"/>
    <w:rsid w:val="002113B5"/>
    <w:rsid w:val="00212332"/>
    <w:rsid w:val="002369A7"/>
    <w:rsid w:val="0023739E"/>
    <w:rsid w:val="002425CF"/>
    <w:rsid w:val="00243E77"/>
    <w:rsid w:val="002774F1"/>
    <w:rsid w:val="00281A5B"/>
    <w:rsid w:val="002B5A72"/>
    <w:rsid w:val="002C20AF"/>
    <w:rsid w:val="002C7A59"/>
    <w:rsid w:val="002F4A00"/>
    <w:rsid w:val="00300974"/>
    <w:rsid w:val="0032032E"/>
    <w:rsid w:val="0032136C"/>
    <w:rsid w:val="00326CC0"/>
    <w:rsid w:val="003465D1"/>
    <w:rsid w:val="0035150D"/>
    <w:rsid w:val="00364B90"/>
    <w:rsid w:val="00375E1E"/>
    <w:rsid w:val="00377E03"/>
    <w:rsid w:val="0038367A"/>
    <w:rsid w:val="0039134E"/>
    <w:rsid w:val="003A392F"/>
    <w:rsid w:val="003C5FF9"/>
    <w:rsid w:val="003D37CB"/>
    <w:rsid w:val="003D4A90"/>
    <w:rsid w:val="003D4B69"/>
    <w:rsid w:val="003D4C64"/>
    <w:rsid w:val="003F6972"/>
    <w:rsid w:val="00404526"/>
    <w:rsid w:val="00406272"/>
    <w:rsid w:val="004211DB"/>
    <w:rsid w:val="00432FC5"/>
    <w:rsid w:val="00436028"/>
    <w:rsid w:val="0044094B"/>
    <w:rsid w:val="00441CEE"/>
    <w:rsid w:val="00490CD2"/>
    <w:rsid w:val="0049569F"/>
    <w:rsid w:val="004A2D5B"/>
    <w:rsid w:val="004A6678"/>
    <w:rsid w:val="004C5DB3"/>
    <w:rsid w:val="004C779D"/>
    <w:rsid w:val="004F21E9"/>
    <w:rsid w:val="004F3593"/>
    <w:rsid w:val="00502735"/>
    <w:rsid w:val="00502771"/>
    <w:rsid w:val="00503F1F"/>
    <w:rsid w:val="005054C8"/>
    <w:rsid w:val="00514362"/>
    <w:rsid w:val="005246FA"/>
    <w:rsid w:val="0053625A"/>
    <w:rsid w:val="0054161B"/>
    <w:rsid w:val="00543BB6"/>
    <w:rsid w:val="00545DB8"/>
    <w:rsid w:val="005857ED"/>
    <w:rsid w:val="005D2212"/>
    <w:rsid w:val="005D765F"/>
    <w:rsid w:val="005E2A10"/>
    <w:rsid w:val="005E46AD"/>
    <w:rsid w:val="005E7869"/>
    <w:rsid w:val="00600219"/>
    <w:rsid w:val="0060124B"/>
    <w:rsid w:val="0061373D"/>
    <w:rsid w:val="00622729"/>
    <w:rsid w:val="00657AE5"/>
    <w:rsid w:val="00660688"/>
    <w:rsid w:val="006654FA"/>
    <w:rsid w:val="00685642"/>
    <w:rsid w:val="0069173D"/>
    <w:rsid w:val="006D635F"/>
    <w:rsid w:val="006F0AA7"/>
    <w:rsid w:val="006F52FC"/>
    <w:rsid w:val="00716B54"/>
    <w:rsid w:val="00725E8B"/>
    <w:rsid w:val="007279CF"/>
    <w:rsid w:val="00733CB4"/>
    <w:rsid w:val="00737820"/>
    <w:rsid w:val="00737C07"/>
    <w:rsid w:val="00751344"/>
    <w:rsid w:val="007528F4"/>
    <w:rsid w:val="00767B3E"/>
    <w:rsid w:val="007756EE"/>
    <w:rsid w:val="00780544"/>
    <w:rsid w:val="007852A3"/>
    <w:rsid w:val="007961E9"/>
    <w:rsid w:val="007B2202"/>
    <w:rsid w:val="007C61DE"/>
    <w:rsid w:val="007E1737"/>
    <w:rsid w:val="007F000F"/>
    <w:rsid w:val="007F2ABB"/>
    <w:rsid w:val="0080594A"/>
    <w:rsid w:val="00807FD9"/>
    <w:rsid w:val="00822C61"/>
    <w:rsid w:val="00826AE8"/>
    <w:rsid w:val="00835CA8"/>
    <w:rsid w:val="00845238"/>
    <w:rsid w:val="00873E34"/>
    <w:rsid w:val="00877FE2"/>
    <w:rsid w:val="008818CD"/>
    <w:rsid w:val="008854CB"/>
    <w:rsid w:val="008938C7"/>
    <w:rsid w:val="008A1230"/>
    <w:rsid w:val="008A795D"/>
    <w:rsid w:val="008B5D27"/>
    <w:rsid w:val="008C5646"/>
    <w:rsid w:val="008D6034"/>
    <w:rsid w:val="008D6C7C"/>
    <w:rsid w:val="008E0B17"/>
    <w:rsid w:val="00907079"/>
    <w:rsid w:val="009101B4"/>
    <w:rsid w:val="00911E93"/>
    <w:rsid w:val="00926FAA"/>
    <w:rsid w:val="009306E8"/>
    <w:rsid w:val="00931AAB"/>
    <w:rsid w:val="009321A5"/>
    <w:rsid w:val="00934693"/>
    <w:rsid w:val="00941836"/>
    <w:rsid w:val="0095307B"/>
    <w:rsid w:val="00971C8D"/>
    <w:rsid w:val="009902E8"/>
    <w:rsid w:val="009B0AA9"/>
    <w:rsid w:val="009B4DAE"/>
    <w:rsid w:val="009C4C36"/>
    <w:rsid w:val="009E47A7"/>
    <w:rsid w:val="009E7540"/>
    <w:rsid w:val="00A01822"/>
    <w:rsid w:val="00A105F3"/>
    <w:rsid w:val="00A369EF"/>
    <w:rsid w:val="00A40DED"/>
    <w:rsid w:val="00A4224E"/>
    <w:rsid w:val="00A45EFC"/>
    <w:rsid w:val="00A7378C"/>
    <w:rsid w:val="00A83E13"/>
    <w:rsid w:val="00A862BA"/>
    <w:rsid w:val="00A87A8A"/>
    <w:rsid w:val="00AB0291"/>
    <w:rsid w:val="00AB5FE1"/>
    <w:rsid w:val="00AD6492"/>
    <w:rsid w:val="00AE14FD"/>
    <w:rsid w:val="00AE36E7"/>
    <w:rsid w:val="00AE48C6"/>
    <w:rsid w:val="00AF60B8"/>
    <w:rsid w:val="00B01FF4"/>
    <w:rsid w:val="00B16962"/>
    <w:rsid w:val="00B17FAA"/>
    <w:rsid w:val="00B3352A"/>
    <w:rsid w:val="00B727C7"/>
    <w:rsid w:val="00B83740"/>
    <w:rsid w:val="00B85FB4"/>
    <w:rsid w:val="00B871FF"/>
    <w:rsid w:val="00BA3DD1"/>
    <w:rsid w:val="00BB4636"/>
    <w:rsid w:val="00BB7313"/>
    <w:rsid w:val="00BD0E51"/>
    <w:rsid w:val="00BD3D78"/>
    <w:rsid w:val="00BE1449"/>
    <w:rsid w:val="00BE6A39"/>
    <w:rsid w:val="00BE7369"/>
    <w:rsid w:val="00BE7714"/>
    <w:rsid w:val="00C007C8"/>
    <w:rsid w:val="00C11043"/>
    <w:rsid w:val="00C1110C"/>
    <w:rsid w:val="00C130ED"/>
    <w:rsid w:val="00C13C4A"/>
    <w:rsid w:val="00C22A25"/>
    <w:rsid w:val="00C34EDC"/>
    <w:rsid w:val="00C5087A"/>
    <w:rsid w:val="00C613E3"/>
    <w:rsid w:val="00C66BBF"/>
    <w:rsid w:val="00C734A1"/>
    <w:rsid w:val="00C97858"/>
    <w:rsid w:val="00CA06C2"/>
    <w:rsid w:val="00CA2616"/>
    <w:rsid w:val="00CA42D5"/>
    <w:rsid w:val="00CB1EB7"/>
    <w:rsid w:val="00CF5E32"/>
    <w:rsid w:val="00D05DA3"/>
    <w:rsid w:val="00D23722"/>
    <w:rsid w:val="00D2678E"/>
    <w:rsid w:val="00D278D8"/>
    <w:rsid w:val="00D32A4D"/>
    <w:rsid w:val="00D46E2D"/>
    <w:rsid w:val="00D51EEE"/>
    <w:rsid w:val="00D5288B"/>
    <w:rsid w:val="00D55CF6"/>
    <w:rsid w:val="00D55DBD"/>
    <w:rsid w:val="00D72313"/>
    <w:rsid w:val="00D92745"/>
    <w:rsid w:val="00D944FB"/>
    <w:rsid w:val="00DA104F"/>
    <w:rsid w:val="00DA17C2"/>
    <w:rsid w:val="00DC1AC3"/>
    <w:rsid w:val="00DC3308"/>
    <w:rsid w:val="00DE096E"/>
    <w:rsid w:val="00DE0F08"/>
    <w:rsid w:val="00DE3CBA"/>
    <w:rsid w:val="00DF1142"/>
    <w:rsid w:val="00DF4EE5"/>
    <w:rsid w:val="00DF6280"/>
    <w:rsid w:val="00E01087"/>
    <w:rsid w:val="00E13B7A"/>
    <w:rsid w:val="00E20544"/>
    <w:rsid w:val="00E20A60"/>
    <w:rsid w:val="00E3122B"/>
    <w:rsid w:val="00E3211A"/>
    <w:rsid w:val="00E42EA4"/>
    <w:rsid w:val="00E447AD"/>
    <w:rsid w:val="00E677CF"/>
    <w:rsid w:val="00E74964"/>
    <w:rsid w:val="00E82CC6"/>
    <w:rsid w:val="00E90420"/>
    <w:rsid w:val="00EC2E90"/>
    <w:rsid w:val="00ED2993"/>
    <w:rsid w:val="00EE0DFF"/>
    <w:rsid w:val="00EE26E7"/>
    <w:rsid w:val="00F0150B"/>
    <w:rsid w:val="00F02803"/>
    <w:rsid w:val="00F05515"/>
    <w:rsid w:val="00F069B4"/>
    <w:rsid w:val="00F31E83"/>
    <w:rsid w:val="00F50372"/>
    <w:rsid w:val="00F62CF7"/>
    <w:rsid w:val="00F74A4D"/>
    <w:rsid w:val="00F74FD7"/>
    <w:rsid w:val="00F809D2"/>
    <w:rsid w:val="00FB22AC"/>
    <w:rsid w:val="00FC375A"/>
    <w:rsid w:val="00FC54E7"/>
    <w:rsid w:val="00FC5B06"/>
    <w:rsid w:val="00FD3928"/>
    <w:rsid w:val="00FD7F84"/>
    <w:rsid w:val="00FE6220"/>
    <w:rsid w:val="00FF1C45"/>
    <w:rsid w:val="00FF2255"/>
    <w:rsid w:val="00FF5259"/>
    <w:rsid w:val="00FF7B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9B6"/>
    <w:rPr>
      <w:sz w:val="24"/>
      <w:szCs w:val="24"/>
      <w:lang w:val="en-GB" w:eastAsia="en-US"/>
    </w:rPr>
  </w:style>
  <w:style w:type="paragraph" w:styleId="Heading1">
    <w:name w:val="heading 1"/>
    <w:basedOn w:val="Normal"/>
    <w:next w:val="Normal"/>
    <w:qFormat/>
    <w:rsid w:val="00BE7369"/>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itle">
    <w:name w:val="Title"/>
    <w:basedOn w:val="Normal"/>
    <w:qFormat/>
    <w:pPr>
      <w:jc w:val="center"/>
    </w:pPr>
    <w:rPr>
      <w:rFonts w:ascii="Algerian" w:hAnsi="Algerian"/>
      <w:b/>
      <w:bCs/>
      <w:lang w:val="en-IE"/>
    </w:rPr>
  </w:style>
  <w:style w:type="table" w:styleId="TableGrid">
    <w:name w:val="Table Grid"/>
    <w:basedOn w:val="TableNormal"/>
    <w:rsid w:val="00202F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EC2E90"/>
    <w:pPr>
      <w:jc w:val="both"/>
    </w:pPr>
    <w:rPr>
      <w:lang w:val="en-IE"/>
    </w:rPr>
  </w:style>
  <w:style w:type="paragraph" w:styleId="Date">
    <w:name w:val="Date"/>
    <w:basedOn w:val="Normal"/>
    <w:next w:val="Normal"/>
    <w:rsid w:val="002113B5"/>
  </w:style>
  <w:style w:type="character" w:styleId="Hyperlink">
    <w:name w:val="Hyperlink"/>
    <w:rsid w:val="00AE14FD"/>
    <w:rPr>
      <w:strike w:val="0"/>
      <w:dstrike w:val="0"/>
      <w:color w:val="841001"/>
      <w:u w:val="none"/>
      <w:effect w:val="none"/>
    </w:rPr>
  </w:style>
  <w:style w:type="paragraph" w:styleId="NormalWeb">
    <w:name w:val="Normal (Web)"/>
    <w:basedOn w:val="Normal"/>
    <w:rsid w:val="00AE14FD"/>
    <w:pPr>
      <w:spacing w:before="100" w:beforeAutospacing="1" w:after="100" w:afterAutospacing="1"/>
    </w:pPr>
    <w:rPr>
      <w:lang w:val="en-IE" w:eastAsia="en-IE"/>
    </w:rPr>
  </w:style>
  <w:style w:type="character" w:styleId="Strong">
    <w:name w:val="Strong"/>
    <w:qFormat/>
    <w:rsid w:val="00AE14FD"/>
    <w:rPr>
      <w:b/>
      <w:bCs/>
    </w:rPr>
  </w:style>
  <w:style w:type="character" w:styleId="Emphasis">
    <w:name w:val="Emphasis"/>
    <w:qFormat/>
    <w:rsid w:val="00AE14FD"/>
    <w:rPr>
      <w:i/>
      <w:iCs/>
    </w:rPr>
  </w:style>
  <w:style w:type="paragraph" w:styleId="BalloonText">
    <w:name w:val="Balloon Text"/>
    <w:basedOn w:val="Normal"/>
    <w:link w:val="BalloonTextChar"/>
    <w:uiPriority w:val="99"/>
    <w:semiHidden/>
    <w:unhideWhenUsed/>
    <w:rsid w:val="002369A7"/>
    <w:rPr>
      <w:rFonts w:ascii="Tahoma" w:hAnsi="Tahoma" w:cs="Tahoma"/>
      <w:sz w:val="16"/>
      <w:szCs w:val="16"/>
    </w:rPr>
  </w:style>
  <w:style w:type="character" w:customStyle="1" w:styleId="BalloonTextChar">
    <w:name w:val="Balloon Text Char"/>
    <w:link w:val="BalloonText"/>
    <w:uiPriority w:val="99"/>
    <w:semiHidden/>
    <w:rsid w:val="002369A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cu.ie/ctyi"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mailto:info@conventprimaryroscommon.ie" TargetMode="External"/><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na\Application%20Data\Microsoft\Templates\Template%20with%20log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 with logo</Template>
  <TotalTime>171</TotalTime>
  <Pages>2</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Dear Parents,</vt:lpstr>
    </vt:vector>
  </TitlesOfParts>
  <Company>Scoil Mhuire, Roscommon</Company>
  <LinksUpToDate>false</LinksUpToDate>
  <CharactersWithSpaces>4926</CharactersWithSpaces>
  <SharedDoc>false</SharedDoc>
  <HLinks>
    <vt:vector size="6" baseType="variant">
      <vt:variant>
        <vt:i4>1966142</vt:i4>
      </vt:variant>
      <vt:variant>
        <vt:i4>0</vt:i4>
      </vt:variant>
      <vt:variant>
        <vt:i4>0</vt:i4>
      </vt:variant>
      <vt:variant>
        <vt:i4>5</vt:i4>
      </vt:variant>
      <vt:variant>
        <vt:lpwstr>mailto:info@conventprimaryroscommon.ie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Parents,</dc:title>
  <dc:creator>Una Feeley</dc:creator>
  <cp:lastModifiedBy>Una</cp:lastModifiedBy>
  <cp:revision>12</cp:revision>
  <cp:lastPrinted>2015-09-18T09:43:00Z</cp:lastPrinted>
  <dcterms:created xsi:type="dcterms:W3CDTF">2015-09-01T11:03:00Z</dcterms:created>
  <dcterms:modified xsi:type="dcterms:W3CDTF">2015-09-18T09:44:00Z</dcterms:modified>
</cp:coreProperties>
</file>