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774" w:rsidRPr="00C6404A" w:rsidRDefault="008F4774" w:rsidP="008F4774">
      <w:pPr>
        <w:shd w:val="clear" w:color="auto" w:fill="EEECE1"/>
        <w:rPr>
          <w:lang w:val="en-IE"/>
        </w:rPr>
      </w:pPr>
      <w:r>
        <w:rPr>
          <w:b/>
          <w:lang w:val="en-IE"/>
        </w:rPr>
        <w:t xml:space="preserve">First Confessions: </w:t>
      </w:r>
      <w:r>
        <w:rPr>
          <w:lang w:val="en-IE"/>
        </w:rPr>
        <w:t xml:space="preserve">First Confessions for our children making their First Communion is on in the Sacred Heart church tonight at 7pm. </w:t>
      </w:r>
    </w:p>
    <w:p w:rsidR="007F2B0B" w:rsidRDefault="007F2B0B" w:rsidP="00CA7F38">
      <w:pPr>
        <w:rPr>
          <w:b/>
          <w:bCs/>
          <w:shd w:val="clear" w:color="auto" w:fill="FFFFFF"/>
        </w:rPr>
      </w:pPr>
    </w:p>
    <w:p w:rsidR="00717DA6" w:rsidRDefault="00717DA6" w:rsidP="00CA7F38">
      <w:pPr>
        <w:rPr>
          <w:color w:val="000000"/>
          <w:shd w:val="clear" w:color="auto" w:fill="FFFFFF"/>
        </w:rPr>
      </w:pPr>
      <w:r w:rsidRPr="00717DA6">
        <w:rPr>
          <w:b/>
          <w:bCs/>
          <w:shd w:val="clear" w:color="auto" w:fill="FFFFFF"/>
        </w:rPr>
        <w:t>Scoil M</w:t>
      </w:r>
      <w:r>
        <w:rPr>
          <w:b/>
          <w:bCs/>
          <w:shd w:val="clear" w:color="auto" w:fill="FFFFFF"/>
        </w:rPr>
        <w:t>huire through to the ALL-IRELAND Féile Drámaíocht</w:t>
      </w:r>
      <w:r w:rsidRPr="00717DA6">
        <w:rPr>
          <w:b/>
          <w:bCs/>
          <w:shd w:val="clear" w:color="auto" w:fill="FFFFFF"/>
        </w:rPr>
        <w:t>:</w:t>
      </w:r>
      <w:r w:rsidRPr="00717DA6">
        <w:rPr>
          <w:b/>
          <w:bCs/>
          <w:color w:val="FF0000"/>
          <w:shd w:val="clear" w:color="auto" w:fill="FFFFFF"/>
        </w:rPr>
        <w:t> </w:t>
      </w:r>
      <w:r w:rsidRPr="00717DA6">
        <w:rPr>
          <w:color w:val="000000"/>
          <w:shd w:val="clear" w:color="auto" w:fill="FFFFFF"/>
        </w:rPr>
        <w:t>We are delighted and very proud of our s</w:t>
      </w:r>
      <w:r>
        <w:rPr>
          <w:color w:val="000000"/>
          <w:shd w:val="clear" w:color="auto" w:fill="FFFFFF"/>
        </w:rPr>
        <w:t>enior pupils who are representing Connacht and through</w:t>
      </w:r>
      <w:r w:rsidRPr="00717DA6">
        <w:rPr>
          <w:color w:val="000000"/>
          <w:shd w:val="clear" w:color="auto" w:fill="FFFFFF"/>
        </w:rPr>
        <w:t xml:space="preserve"> to the All-Ireland final in Irish Drama (Féile Drámaíochta) having beaten competition from other schools in the heart of the Gaeltacht (Indreabhán, Co. Galway)</w:t>
      </w:r>
      <w:r>
        <w:rPr>
          <w:color w:val="000000"/>
          <w:shd w:val="clear" w:color="auto" w:fill="FFFFFF"/>
        </w:rPr>
        <w:t>. This is a fantastic achievement for our school where Irish is our 2</w:t>
      </w:r>
      <w:r w:rsidRPr="00717DA6">
        <w:rPr>
          <w:color w:val="000000"/>
          <w:shd w:val="clear" w:color="auto" w:fill="FFFFFF"/>
          <w:vertAlign w:val="superscript"/>
        </w:rPr>
        <w:t>nd</w:t>
      </w:r>
      <w:r>
        <w:rPr>
          <w:color w:val="000000"/>
          <w:shd w:val="clear" w:color="auto" w:fill="FFFFFF"/>
        </w:rPr>
        <w:t xml:space="preserve"> language. A sincere thank you to Lorraine Connaughton, the girls’ class teacher and our other 5</w:t>
      </w:r>
      <w:r w:rsidRPr="00717DA6">
        <w:rPr>
          <w:color w:val="000000"/>
          <w:shd w:val="clear" w:color="auto" w:fill="FFFFFF"/>
          <w:vertAlign w:val="superscript"/>
        </w:rPr>
        <w:t>th</w:t>
      </w:r>
      <w:r>
        <w:rPr>
          <w:color w:val="000000"/>
          <w:shd w:val="clear" w:color="auto" w:fill="FFFFFF"/>
        </w:rPr>
        <w:t>/6</w:t>
      </w:r>
      <w:r w:rsidRPr="00717DA6">
        <w:rPr>
          <w:color w:val="000000"/>
          <w:shd w:val="clear" w:color="auto" w:fill="FFFFFF"/>
          <w:vertAlign w:val="superscript"/>
        </w:rPr>
        <w:t>th</w:t>
      </w:r>
      <w:r>
        <w:rPr>
          <w:color w:val="000000"/>
          <w:shd w:val="clear" w:color="auto" w:fill="FFFFFF"/>
        </w:rPr>
        <w:t xml:space="preserve"> class teachers – Kate Crehan and Caroline Dolan whose classes also participated in the Féile Drámaíochta</w:t>
      </w:r>
      <w:r w:rsidRPr="00717DA6">
        <w:rPr>
          <w:color w:val="000000"/>
          <w:shd w:val="clear" w:color="auto" w:fill="FFFFFF"/>
        </w:rPr>
        <w:t xml:space="preserve"> </w:t>
      </w:r>
      <w:r>
        <w:rPr>
          <w:color w:val="000000"/>
          <w:shd w:val="clear" w:color="auto" w:fill="FFFFFF"/>
        </w:rPr>
        <w:t>to a very high standard (as noted by the adjudicator). Maith sibh!</w:t>
      </w:r>
    </w:p>
    <w:p w:rsidR="00717DA6" w:rsidRDefault="00717DA6" w:rsidP="00CA7F38">
      <w:pPr>
        <w:rPr>
          <w:color w:val="000000"/>
          <w:shd w:val="clear" w:color="auto" w:fill="FFFFFF"/>
        </w:rPr>
      </w:pPr>
    </w:p>
    <w:p w:rsidR="00717DA6" w:rsidRPr="00560CB6" w:rsidRDefault="00560CB6" w:rsidP="00CA7F38">
      <w:pPr>
        <w:rPr>
          <w:color w:val="000000"/>
          <w:shd w:val="clear" w:color="auto" w:fill="FFFFFF"/>
        </w:rPr>
      </w:pPr>
      <w:r>
        <w:rPr>
          <w:b/>
          <w:color w:val="000000"/>
          <w:shd w:val="clear" w:color="auto" w:fill="FFFFFF"/>
        </w:rPr>
        <w:t>Engineers</w:t>
      </w:r>
      <w:r w:rsidR="00717DA6">
        <w:rPr>
          <w:b/>
          <w:color w:val="000000"/>
          <w:shd w:val="clear" w:color="auto" w:fill="FFFFFF"/>
        </w:rPr>
        <w:t xml:space="preserve"> Week: </w:t>
      </w:r>
      <w:r>
        <w:rPr>
          <w:color w:val="000000"/>
          <w:shd w:val="clear" w:color="auto" w:fill="FFFFFF"/>
        </w:rPr>
        <w:t>I would like to take this opportunity to thank our parents who organised activities for us during Engineers Week last month (9 – 15</w:t>
      </w:r>
      <w:r w:rsidRPr="00560CB6">
        <w:rPr>
          <w:color w:val="000000"/>
          <w:shd w:val="clear" w:color="auto" w:fill="FFFFFF"/>
          <w:vertAlign w:val="superscript"/>
        </w:rPr>
        <w:t>th</w:t>
      </w:r>
      <w:r>
        <w:rPr>
          <w:color w:val="000000"/>
          <w:shd w:val="clear" w:color="auto" w:fill="FFFFFF"/>
        </w:rPr>
        <w:t xml:space="preserve"> February), in particular Niall Geraghty, Padraig and J</w:t>
      </w:r>
      <w:r w:rsidR="00B80F1A">
        <w:rPr>
          <w:color w:val="000000"/>
          <w:shd w:val="clear" w:color="auto" w:fill="FFFFFF"/>
        </w:rPr>
        <w:t>ane Gubbins and John Killeen (uncle to Eadaoin Killeen)</w:t>
      </w:r>
      <w:r>
        <w:rPr>
          <w:color w:val="000000"/>
          <w:shd w:val="clear" w:color="auto" w:fill="FFFFFF"/>
        </w:rPr>
        <w:t xml:space="preserve">. </w:t>
      </w:r>
      <w:r w:rsidR="00B80F1A">
        <w:rPr>
          <w:color w:val="000000"/>
          <w:shd w:val="clear" w:color="auto" w:fill="FFFFFF"/>
        </w:rPr>
        <w:t xml:space="preserve">A golden moment for me was when I saw a class of children very happily making structures/buildings out of spaghetti and marshmallows. </w:t>
      </w:r>
    </w:p>
    <w:p w:rsidR="00D07429" w:rsidRDefault="00717DA6" w:rsidP="00CA7F38">
      <w:pPr>
        <w:rPr>
          <w:lang w:val="en-IE"/>
        </w:rPr>
      </w:pPr>
      <w:r>
        <w:rPr>
          <w:lang w:val="en-IE"/>
        </w:rPr>
        <w:t xml:space="preserve"> </w:t>
      </w:r>
    </w:p>
    <w:p w:rsidR="001A0118" w:rsidRDefault="00D07429" w:rsidP="00CA7F38">
      <w:pPr>
        <w:rPr>
          <w:lang w:val="en-IE"/>
        </w:rPr>
      </w:pPr>
      <w:r>
        <w:rPr>
          <w:b/>
          <w:lang w:val="en-IE"/>
        </w:rPr>
        <w:t>EASTER PARADE</w:t>
      </w:r>
      <w:r w:rsidR="00817B3F">
        <w:rPr>
          <w:b/>
          <w:lang w:val="en-IE"/>
        </w:rPr>
        <w:t xml:space="preserve"> (20</w:t>
      </w:r>
      <w:r w:rsidR="00817B3F" w:rsidRPr="00817B3F">
        <w:rPr>
          <w:b/>
          <w:vertAlign w:val="superscript"/>
          <w:lang w:val="en-IE"/>
        </w:rPr>
        <w:t>th</w:t>
      </w:r>
      <w:r w:rsidR="00817B3F">
        <w:rPr>
          <w:b/>
          <w:lang w:val="en-IE"/>
        </w:rPr>
        <w:t xml:space="preserve"> April)</w:t>
      </w:r>
      <w:r>
        <w:rPr>
          <w:b/>
          <w:lang w:val="en-IE"/>
        </w:rPr>
        <w:t xml:space="preserve">: </w:t>
      </w:r>
      <w:r>
        <w:rPr>
          <w:lang w:val="en-IE"/>
        </w:rPr>
        <w:t>Please read the letter sent out to you tod</w:t>
      </w:r>
      <w:r w:rsidR="006376E0">
        <w:rPr>
          <w:lang w:val="en-IE"/>
        </w:rPr>
        <w:t>ay from</w:t>
      </w:r>
      <w:r>
        <w:rPr>
          <w:lang w:val="en-IE"/>
        </w:rPr>
        <w:t xml:space="preserve"> the Parents Association. It would be great to have our school represented in the parade but WE NEED YOUR HELP. We are asking you to commit to a couple of hours over the next three - four weeks to help us get ready </w:t>
      </w:r>
      <w:r w:rsidR="001A0118">
        <w:rPr>
          <w:lang w:val="en-IE"/>
        </w:rPr>
        <w:t xml:space="preserve">with costumes/floats </w:t>
      </w:r>
      <w:r>
        <w:rPr>
          <w:lang w:val="en-IE"/>
        </w:rPr>
        <w:t xml:space="preserve">for this event. This could be a wonderful opportunity for you to meet other parents in an enjoyable setting. </w:t>
      </w:r>
      <w:r w:rsidR="001A0118">
        <w:rPr>
          <w:lang w:val="en-IE"/>
        </w:rPr>
        <w:t>A sincere thank you to all our parents</w:t>
      </w:r>
      <w:r w:rsidR="009E5EE1">
        <w:rPr>
          <w:lang w:val="en-IE"/>
        </w:rPr>
        <w:t xml:space="preserve"> (in particular the parents association)</w:t>
      </w:r>
      <w:r w:rsidR="001A0118">
        <w:rPr>
          <w:lang w:val="en-IE"/>
        </w:rPr>
        <w:t xml:space="preserve"> who </w:t>
      </w:r>
      <w:r w:rsidR="009E5EE1">
        <w:rPr>
          <w:lang w:val="en-IE"/>
        </w:rPr>
        <w:t xml:space="preserve">have supported, and continue to support events organised by the school. </w:t>
      </w:r>
      <w:r w:rsidR="00717DA6">
        <w:rPr>
          <w:lang w:val="en-IE"/>
        </w:rPr>
        <w:t xml:space="preserve">Thank you to the Deputy Principal: Patricia Morris for organising a range of activities over the course of the year to encourage parents to meet other parents in our school community. </w:t>
      </w:r>
    </w:p>
    <w:p w:rsidR="00D07429" w:rsidRPr="001A0118" w:rsidRDefault="00D07429" w:rsidP="00CA7F38">
      <w:pPr>
        <w:rPr>
          <w:lang w:val="en-IE"/>
        </w:rPr>
      </w:pPr>
      <w:r>
        <w:rPr>
          <w:b/>
          <w:lang w:val="en-IE"/>
        </w:rPr>
        <w:t xml:space="preserve">I am appealing to all our families </w:t>
      </w:r>
      <w:r w:rsidRPr="001A0118">
        <w:rPr>
          <w:b/>
          <w:u w:val="single"/>
          <w:lang w:val="en-IE"/>
        </w:rPr>
        <w:t xml:space="preserve">in particular families from other countries who have chosen to live in Roscommon </w:t>
      </w:r>
      <w:r>
        <w:rPr>
          <w:b/>
          <w:lang w:val="en-IE"/>
        </w:rPr>
        <w:t xml:space="preserve">to help us. </w:t>
      </w:r>
      <w:r w:rsidR="001A0118">
        <w:rPr>
          <w:b/>
          <w:lang w:val="en-IE"/>
        </w:rPr>
        <w:t xml:space="preserve">In Ireland our schools depend very much on the good will of our parents. </w:t>
      </w:r>
      <w:r>
        <w:rPr>
          <w:b/>
          <w:lang w:val="en-IE"/>
        </w:rPr>
        <w:t xml:space="preserve">This is an opportunity for you to give something to the school. </w:t>
      </w:r>
      <w:r w:rsidR="001A0118">
        <w:rPr>
          <w:lang w:val="en-IE"/>
        </w:rPr>
        <w:t xml:space="preserve">It is only fair that all families play their part in contributing to the life of the school. </w:t>
      </w:r>
    </w:p>
    <w:p w:rsidR="00D07429" w:rsidRDefault="00D07429" w:rsidP="00CA7F38">
      <w:pPr>
        <w:rPr>
          <w:lang w:val="en-IE"/>
        </w:rPr>
      </w:pPr>
    </w:p>
    <w:p w:rsidR="00D07429" w:rsidRDefault="00D07429" w:rsidP="00CA7F38">
      <w:pPr>
        <w:rPr>
          <w:lang w:val="en-IE"/>
        </w:rPr>
      </w:pPr>
      <w:r>
        <w:rPr>
          <w:b/>
          <w:lang w:val="en-IE"/>
        </w:rPr>
        <w:t>Please support the Parents Association who have organised a CLOTHES COLLECTION for Monday, March 24</w:t>
      </w:r>
      <w:r w:rsidRPr="00D07429">
        <w:rPr>
          <w:b/>
          <w:vertAlign w:val="superscript"/>
          <w:lang w:val="en-IE"/>
        </w:rPr>
        <w:t>th</w:t>
      </w:r>
      <w:r>
        <w:rPr>
          <w:b/>
          <w:lang w:val="en-IE"/>
        </w:rPr>
        <w:t xml:space="preserve">. </w:t>
      </w:r>
      <w:r>
        <w:rPr>
          <w:lang w:val="en-IE"/>
        </w:rPr>
        <w:t xml:space="preserve">This is such an easy way of making funds for the school which we can then spend on resources/equipment for the school. </w:t>
      </w:r>
      <w:r w:rsidR="001A0118">
        <w:rPr>
          <w:lang w:val="en-IE"/>
        </w:rPr>
        <w:t>Please s</w:t>
      </w:r>
      <w:r>
        <w:rPr>
          <w:lang w:val="en-IE"/>
        </w:rPr>
        <w:t xml:space="preserve">tart now gathering clothes and materials you don’t want. </w:t>
      </w:r>
    </w:p>
    <w:p w:rsidR="007F2B0B" w:rsidRDefault="007F2B0B" w:rsidP="00B300BE">
      <w:pPr>
        <w:rPr>
          <w:b/>
          <w:color w:val="00B050"/>
          <w:lang w:val="en-IE"/>
        </w:rPr>
      </w:pPr>
    </w:p>
    <w:p w:rsidR="00B300BE" w:rsidRDefault="00B300BE" w:rsidP="00B300BE">
      <w:pPr>
        <w:rPr>
          <w:lang w:val="en-IE"/>
        </w:rPr>
      </w:pPr>
      <w:r w:rsidRPr="004F3BCA">
        <w:rPr>
          <w:b/>
          <w:color w:val="00B050"/>
          <w:lang w:val="en-IE"/>
        </w:rPr>
        <w:t>Friday, 14</w:t>
      </w:r>
      <w:r w:rsidRPr="004F3BCA">
        <w:rPr>
          <w:b/>
          <w:color w:val="00B050"/>
          <w:vertAlign w:val="superscript"/>
          <w:lang w:val="en-IE"/>
        </w:rPr>
        <w:t>th</w:t>
      </w:r>
      <w:r w:rsidRPr="004F3BCA">
        <w:rPr>
          <w:b/>
          <w:color w:val="00B050"/>
          <w:lang w:val="en-IE"/>
        </w:rPr>
        <w:t xml:space="preserve"> March:</w:t>
      </w:r>
      <w:r>
        <w:rPr>
          <w:b/>
          <w:lang w:val="en-IE"/>
        </w:rPr>
        <w:t xml:space="preserve"> No Uniform Day: </w:t>
      </w:r>
      <w:r w:rsidRPr="00D07429">
        <w:rPr>
          <w:lang w:val="en-IE"/>
        </w:rPr>
        <w:t>Children are encouraged to wear something</w:t>
      </w:r>
      <w:r>
        <w:rPr>
          <w:b/>
          <w:lang w:val="en-IE"/>
        </w:rPr>
        <w:t xml:space="preserve"> </w:t>
      </w:r>
      <w:r w:rsidRPr="004F3BCA">
        <w:rPr>
          <w:b/>
          <w:color w:val="00B050"/>
          <w:lang w:val="en-IE"/>
        </w:rPr>
        <w:t>green</w:t>
      </w:r>
      <w:r>
        <w:rPr>
          <w:b/>
          <w:color w:val="00B050"/>
          <w:lang w:val="en-IE"/>
        </w:rPr>
        <w:t xml:space="preserve"> (keep it simple!)</w:t>
      </w:r>
      <w:r>
        <w:rPr>
          <w:b/>
          <w:lang w:val="en-IE"/>
        </w:rPr>
        <w:t xml:space="preserve"> </w:t>
      </w:r>
      <w:r w:rsidRPr="00D07429">
        <w:rPr>
          <w:lang w:val="en-IE"/>
        </w:rPr>
        <w:t>to school</w:t>
      </w:r>
      <w:r>
        <w:rPr>
          <w:lang w:val="en-IE"/>
        </w:rPr>
        <w:t>. The children are asked to</w:t>
      </w:r>
      <w:r w:rsidRPr="00D07429">
        <w:rPr>
          <w:lang w:val="en-IE"/>
        </w:rPr>
        <w:t xml:space="preserve"> </w:t>
      </w:r>
      <w:r>
        <w:rPr>
          <w:lang w:val="en-IE"/>
        </w:rPr>
        <w:t>bring a coin which will be collected by the Parents Association</w:t>
      </w:r>
    </w:p>
    <w:p w:rsidR="009E5EE1" w:rsidRDefault="00C6404A" w:rsidP="00C6404A">
      <w:pPr>
        <w:shd w:val="clear" w:color="auto" w:fill="FFFFFF"/>
        <w:spacing w:before="100" w:beforeAutospacing="1" w:after="100" w:afterAutospacing="1" w:line="225" w:lineRule="atLeast"/>
        <w:rPr>
          <w:color w:val="000000"/>
          <w:lang w:val="en-IE" w:eastAsia="en-IE"/>
        </w:rPr>
      </w:pPr>
      <w:r w:rsidRPr="00C6404A">
        <w:rPr>
          <w:b/>
          <w:bCs/>
          <w:lang w:val="en-IE" w:eastAsia="en-IE"/>
        </w:rPr>
        <w:lastRenderedPageBreak/>
        <w:t>Anti-Bullying Policy review:</w:t>
      </w:r>
      <w:r w:rsidRPr="00C6404A">
        <w:rPr>
          <w:b/>
          <w:bCs/>
          <w:color w:val="FF0000"/>
          <w:lang w:val="en-IE" w:eastAsia="en-IE"/>
        </w:rPr>
        <w:t> </w:t>
      </w:r>
      <w:r w:rsidRPr="00C6404A">
        <w:rPr>
          <w:color w:val="000000"/>
          <w:lang w:val="en-IE" w:eastAsia="en-IE"/>
        </w:rPr>
        <w:t xml:space="preserve">Currently we are reviewing our anti-bullying policy. On Wednesday 5th February, Seán Fallon gave a presentation to staff, followed by a presentation to parents. He shared his expertise with us and advised us on how to ensure our school is a safe place for pupils, where bullying situations are dealt with promptly and effectively. On Wednesday 26th February the staff reviewed and discussed the school's anti-bullying policy. On Mondays 3rd and 10th March and Wednesday 19th March, representatives from the Board of Management, staff and parents will examine elements of the policy and discuss same, in particular the proposed 'Reform, not blame' approach. The views of our senior pupils will contribute to the discussion. We encourage all in our community to read a copy of this DRAFT policy </w:t>
      </w:r>
      <w:r w:rsidR="009E5EE1">
        <w:rPr>
          <w:color w:val="000000"/>
          <w:lang w:val="en-IE" w:eastAsia="en-IE"/>
        </w:rPr>
        <w:t xml:space="preserve">on the school website </w:t>
      </w:r>
      <w:r w:rsidRPr="00C6404A">
        <w:rPr>
          <w:color w:val="000000"/>
          <w:lang w:val="en-IE" w:eastAsia="en-IE"/>
        </w:rPr>
        <w:t xml:space="preserve">and send feedback to info@conventprimaryroscommon.ie. </w:t>
      </w:r>
    </w:p>
    <w:p w:rsidR="00C6404A" w:rsidRPr="00C6404A" w:rsidRDefault="00C6404A" w:rsidP="00C6404A">
      <w:pPr>
        <w:shd w:val="clear" w:color="auto" w:fill="FFFFFF"/>
        <w:spacing w:before="100" w:beforeAutospacing="1" w:after="100" w:afterAutospacing="1" w:line="225" w:lineRule="atLeast"/>
        <w:rPr>
          <w:b/>
          <w:color w:val="000000"/>
          <w:lang w:val="en-IE" w:eastAsia="en-IE"/>
        </w:rPr>
      </w:pPr>
      <w:r w:rsidRPr="00C6404A">
        <w:rPr>
          <w:b/>
          <w:bCs/>
          <w:lang w:val="en-IE" w:eastAsia="en-IE"/>
        </w:rPr>
        <w:t>MANGAHIGH maths challenge:</w:t>
      </w:r>
      <w:r w:rsidRPr="00C6404A">
        <w:rPr>
          <w:b/>
          <w:bCs/>
          <w:color w:val="FF0000"/>
          <w:lang w:val="en-IE" w:eastAsia="en-IE"/>
        </w:rPr>
        <w:t> </w:t>
      </w:r>
      <w:r w:rsidRPr="00C6404A">
        <w:rPr>
          <w:color w:val="000000"/>
          <w:lang w:val="en-IE" w:eastAsia="en-IE"/>
        </w:rPr>
        <w:t> Scoil Mhuire have won the fai-to and beaten our latest challenge from a school in Italy. Fantastic work especially from Ellen Beisty, Ailbhe Donn</w:t>
      </w:r>
      <w:r w:rsidR="00B300BE">
        <w:rPr>
          <w:color w:val="000000"/>
          <w:lang w:val="en-IE" w:eastAsia="en-IE"/>
        </w:rPr>
        <w:t>ellan and Caoimhe Leonard who w</w:t>
      </w:r>
      <w:r w:rsidRPr="00C6404A">
        <w:rPr>
          <w:color w:val="000000"/>
          <w:lang w:val="en-IE" w:eastAsia="en-IE"/>
        </w:rPr>
        <w:t>ere challenge winners. </w:t>
      </w:r>
      <w:r w:rsidR="009E5EE1">
        <w:rPr>
          <w:b/>
          <w:color w:val="000000"/>
          <w:lang w:val="en-IE" w:eastAsia="en-IE"/>
        </w:rPr>
        <w:t xml:space="preserve">Challenges are set for </w:t>
      </w:r>
      <w:r w:rsidR="009E5EE1" w:rsidRPr="009E5EE1">
        <w:rPr>
          <w:b/>
          <w:color w:val="000000"/>
          <w:u w:val="single"/>
          <w:lang w:val="en-IE" w:eastAsia="en-IE"/>
        </w:rPr>
        <w:t>all children</w:t>
      </w:r>
      <w:r w:rsidR="009E5EE1">
        <w:rPr>
          <w:b/>
          <w:color w:val="000000"/>
          <w:lang w:val="en-IE" w:eastAsia="en-IE"/>
        </w:rPr>
        <w:t xml:space="preserve"> 2</w:t>
      </w:r>
      <w:r w:rsidR="009E5EE1" w:rsidRPr="009E5EE1">
        <w:rPr>
          <w:b/>
          <w:color w:val="000000"/>
          <w:vertAlign w:val="superscript"/>
          <w:lang w:val="en-IE" w:eastAsia="en-IE"/>
        </w:rPr>
        <w:t>nd</w:t>
      </w:r>
      <w:r w:rsidR="009E5EE1">
        <w:rPr>
          <w:b/>
          <w:color w:val="000000"/>
          <w:lang w:val="en-IE" w:eastAsia="en-IE"/>
        </w:rPr>
        <w:t xml:space="preserve"> – 6</w:t>
      </w:r>
      <w:r w:rsidR="009E5EE1" w:rsidRPr="009E5EE1">
        <w:rPr>
          <w:b/>
          <w:color w:val="000000"/>
          <w:vertAlign w:val="superscript"/>
          <w:lang w:val="en-IE" w:eastAsia="en-IE"/>
        </w:rPr>
        <w:t>th</w:t>
      </w:r>
      <w:r w:rsidR="009E5EE1">
        <w:rPr>
          <w:b/>
          <w:color w:val="000000"/>
          <w:lang w:val="en-IE" w:eastAsia="en-IE"/>
        </w:rPr>
        <w:t xml:space="preserve"> classes on an ongoing basis so keep practising. </w:t>
      </w:r>
      <w:r w:rsidR="009E5EE1" w:rsidRPr="00C6404A">
        <w:rPr>
          <w:color w:val="000000"/>
          <w:lang w:val="en-IE" w:eastAsia="en-IE"/>
        </w:rPr>
        <w:t>Thank you to Ms. Crean for organising this. </w:t>
      </w:r>
      <w:r w:rsidR="009E5EE1">
        <w:rPr>
          <w:b/>
          <w:color w:val="000000"/>
          <w:lang w:val="en-IE" w:eastAsia="en-IE"/>
        </w:rPr>
        <w:t xml:space="preserve"> </w:t>
      </w:r>
      <w:r w:rsidR="009E5EE1">
        <w:rPr>
          <w:color w:val="000000"/>
          <w:lang w:val="en-IE" w:eastAsia="en-IE"/>
        </w:rPr>
        <w:t>Refer to our</w:t>
      </w:r>
      <w:r w:rsidR="009E5EE1" w:rsidRPr="009E5EE1">
        <w:rPr>
          <w:color w:val="000000"/>
          <w:lang w:val="en-IE" w:eastAsia="en-IE"/>
        </w:rPr>
        <w:t xml:space="preserve"> school website.</w:t>
      </w:r>
      <w:r w:rsidR="009E5EE1">
        <w:rPr>
          <w:b/>
          <w:color w:val="000000"/>
          <w:lang w:val="en-IE" w:eastAsia="en-IE"/>
        </w:rPr>
        <w:t xml:space="preserve"> </w:t>
      </w:r>
    </w:p>
    <w:p w:rsidR="006376E0" w:rsidRDefault="006376E0" w:rsidP="00CA7F38">
      <w:pPr>
        <w:rPr>
          <w:lang w:val="en-IE"/>
        </w:rPr>
      </w:pPr>
      <w:r>
        <w:rPr>
          <w:b/>
          <w:lang w:val="en-IE"/>
        </w:rPr>
        <w:t xml:space="preserve">Tree Week: </w:t>
      </w:r>
      <w:r>
        <w:rPr>
          <w:lang w:val="en-IE"/>
        </w:rPr>
        <w:t>On Wednesday, 5</w:t>
      </w:r>
      <w:r w:rsidRPr="006376E0">
        <w:rPr>
          <w:vertAlign w:val="superscript"/>
          <w:lang w:val="en-IE"/>
        </w:rPr>
        <w:t>th</w:t>
      </w:r>
      <w:r>
        <w:rPr>
          <w:lang w:val="en-IE"/>
        </w:rPr>
        <w:t xml:space="preserve"> March James Murray from Active Age planted two Elder trees in our school grounds. Two representatives from each class assisted Mr. Murray. </w:t>
      </w:r>
    </w:p>
    <w:p w:rsidR="007F2B0B" w:rsidRDefault="007F2B0B" w:rsidP="00CA7F38">
      <w:pPr>
        <w:rPr>
          <w:lang w:val="en-IE"/>
        </w:rPr>
      </w:pPr>
    </w:p>
    <w:p w:rsidR="008769E7" w:rsidRDefault="008769E7" w:rsidP="00CA7F38">
      <w:pPr>
        <w:rPr>
          <w:lang w:val="en-IE"/>
        </w:rPr>
      </w:pPr>
      <w:r>
        <w:rPr>
          <w:b/>
          <w:lang w:val="en-IE"/>
        </w:rPr>
        <w:t xml:space="preserve">Story writing competition organised by the Drama Festival committee: </w:t>
      </w:r>
      <w:r>
        <w:rPr>
          <w:lang w:val="en-IE"/>
        </w:rPr>
        <w:t>Congratulations to Leonie Mc Namara, Mary-Elizabeth Connolly and Tara Crowley who did very well in this competition winning overall best school entry from 5</w:t>
      </w:r>
      <w:r w:rsidRPr="008769E7">
        <w:rPr>
          <w:vertAlign w:val="superscript"/>
          <w:lang w:val="en-IE"/>
        </w:rPr>
        <w:t>th</w:t>
      </w:r>
      <w:r>
        <w:rPr>
          <w:lang w:val="en-IE"/>
        </w:rPr>
        <w:t xml:space="preserve"> class. </w:t>
      </w:r>
    </w:p>
    <w:p w:rsidR="008769E7" w:rsidRPr="008769E7" w:rsidRDefault="008769E7" w:rsidP="00CA7F38">
      <w:pPr>
        <w:rPr>
          <w:lang w:val="en-IE"/>
        </w:rPr>
      </w:pPr>
    </w:p>
    <w:p w:rsidR="006376E0" w:rsidRDefault="006376E0" w:rsidP="00CA7F38">
      <w:pPr>
        <w:rPr>
          <w:lang w:val="en-IE"/>
        </w:rPr>
      </w:pPr>
      <w:r>
        <w:rPr>
          <w:b/>
          <w:lang w:val="en-IE"/>
        </w:rPr>
        <w:t xml:space="preserve">Swimming Success: </w:t>
      </w:r>
      <w:r>
        <w:rPr>
          <w:lang w:val="en-IE"/>
        </w:rPr>
        <w:t>Congratulations to Hannah Farnon who represented our school, at the All-Ireland schools swimming final. Hannah did very well swimming her personal best. Well done Hannah!</w:t>
      </w:r>
    </w:p>
    <w:p w:rsidR="006376E0" w:rsidRDefault="006376E0" w:rsidP="00CA7F38">
      <w:pPr>
        <w:rPr>
          <w:lang w:val="en-IE"/>
        </w:rPr>
      </w:pPr>
    </w:p>
    <w:p w:rsidR="006376E0" w:rsidRDefault="00B300BE" w:rsidP="00CA7F38">
      <w:pPr>
        <w:rPr>
          <w:lang w:val="en-IE"/>
        </w:rPr>
      </w:pPr>
      <w:r>
        <w:rPr>
          <w:b/>
          <w:lang w:val="en-IE"/>
        </w:rPr>
        <w:t>Volley</w:t>
      </w:r>
      <w:r w:rsidR="006376E0">
        <w:rPr>
          <w:b/>
          <w:lang w:val="en-IE"/>
        </w:rPr>
        <w:t xml:space="preserve"> Ball: </w:t>
      </w:r>
      <w:r w:rsidR="006376E0">
        <w:rPr>
          <w:lang w:val="en-IE"/>
        </w:rPr>
        <w:t xml:space="preserve">Our </w:t>
      </w:r>
      <w:r>
        <w:rPr>
          <w:lang w:val="en-IE"/>
        </w:rPr>
        <w:t>Volley/</w:t>
      </w:r>
      <w:r w:rsidR="006376E0">
        <w:rPr>
          <w:lang w:val="en-IE"/>
        </w:rPr>
        <w:t xml:space="preserve">Spike Ball team is competing in the regional finals tomorrow Thursday. We wish them and their teacher Ms. Ní Dhonncha the best of luck. </w:t>
      </w:r>
    </w:p>
    <w:p w:rsidR="006376E0" w:rsidRDefault="006376E0" w:rsidP="00CA7F38">
      <w:pPr>
        <w:rPr>
          <w:lang w:val="en-IE"/>
        </w:rPr>
      </w:pPr>
    </w:p>
    <w:p w:rsidR="006376E0" w:rsidRDefault="006376E0" w:rsidP="00CA7F38">
      <w:pPr>
        <w:rPr>
          <w:lang w:val="en-IE"/>
        </w:rPr>
      </w:pPr>
      <w:r>
        <w:rPr>
          <w:b/>
          <w:lang w:val="en-IE"/>
        </w:rPr>
        <w:t>Rugby 5</w:t>
      </w:r>
      <w:r w:rsidRPr="006376E0">
        <w:rPr>
          <w:b/>
          <w:vertAlign w:val="superscript"/>
          <w:lang w:val="en-IE"/>
        </w:rPr>
        <w:t>th</w:t>
      </w:r>
      <w:r>
        <w:rPr>
          <w:b/>
          <w:lang w:val="en-IE"/>
        </w:rPr>
        <w:t>/6</w:t>
      </w:r>
      <w:r w:rsidRPr="006376E0">
        <w:rPr>
          <w:b/>
          <w:vertAlign w:val="superscript"/>
          <w:lang w:val="en-IE"/>
        </w:rPr>
        <w:t>th</w:t>
      </w:r>
      <w:r>
        <w:rPr>
          <w:b/>
          <w:lang w:val="en-IE"/>
        </w:rPr>
        <w:t xml:space="preserve">: </w:t>
      </w:r>
      <w:r>
        <w:rPr>
          <w:lang w:val="en-IE"/>
        </w:rPr>
        <w:t>Our 5</w:t>
      </w:r>
      <w:r w:rsidRPr="006376E0">
        <w:rPr>
          <w:vertAlign w:val="superscript"/>
          <w:lang w:val="en-IE"/>
        </w:rPr>
        <w:t>th</w:t>
      </w:r>
      <w:r>
        <w:rPr>
          <w:lang w:val="en-IE"/>
        </w:rPr>
        <w:t>/6</w:t>
      </w:r>
      <w:r w:rsidRPr="006376E0">
        <w:rPr>
          <w:vertAlign w:val="superscript"/>
          <w:lang w:val="en-IE"/>
        </w:rPr>
        <w:t>th</w:t>
      </w:r>
      <w:r>
        <w:rPr>
          <w:lang w:val="en-IE"/>
        </w:rPr>
        <w:t xml:space="preserve"> classes are taking part in a Rugby Blitz with local schools tom</w:t>
      </w:r>
      <w:r w:rsidR="00383844">
        <w:rPr>
          <w:lang w:val="en-IE"/>
        </w:rPr>
        <w:t>orrow between 10 and 12pm</w:t>
      </w:r>
      <w:r>
        <w:rPr>
          <w:lang w:val="en-IE"/>
        </w:rPr>
        <w:t xml:space="preserve">. </w:t>
      </w:r>
      <w:r w:rsidR="00383844">
        <w:rPr>
          <w:lang w:val="en-IE"/>
        </w:rPr>
        <w:t>Our 4</w:t>
      </w:r>
      <w:r w:rsidR="00383844" w:rsidRPr="00383844">
        <w:rPr>
          <w:vertAlign w:val="superscript"/>
          <w:lang w:val="en-IE"/>
        </w:rPr>
        <w:t>th</w:t>
      </w:r>
      <w:r w:rsidR="00383844">
        <w:rPr>
          <w:lang w:val="en-IE"/>
        </w:rPr>
        <w:t xml:space="preserve"> class pupils participated in a similar blitz last week. Thank you to Steve Gregory who provides training for the girls.</w:t>
      </w:r>
    </w:p>
    <w:p w:rsidR="00C6404A" w:rsidRDefault="00C6404A" w:rsidP="00CA7F38">
      <w:pPr>
        <w:rPr>
          <w:lang w:val="en-IE"/>
        </w:rPr>
      </w:pPr>
    </w:p>
    <w:p w:rsidR="006376E0" w:rsidRDefault="00B300BE" w:rsidP="00CA7F38">
      <w:pPr>
        <w:rPr>
          <w:lang w:val="en-IE"/>
        </w:rPr>
      </w:pPr>
      <w:r>
        <w:rPr>
          <w:b/>
          <w:lang w:val="en-IE"/>
        </w:rPr>
        <w:t xml:space="preserve">Athletics: </w:t>
      </w:r>
      <w:r>
        <w:rPr>
          <w:lang w:val="en-IE"/>
        </w:rPr>
        <w:t>Our Athletics team is competing in Kilbride next Tuesday 18</w:t>
      </w:r>
      <w:r w:rsidRPr="00B300BE">
        <w:rPr>
          <w:vertAlign w:val="superscript"/>
          <w:lang w:val="en-IE"/>
        </w:rPr>
        <w:t>th</w:t>
      </w:r>
      <w:r>
        <w:rPr>
          <w:lang w:val="en-IE"/>
        </w:rPr>
        <w:t xml:space="preserve">. We wish them the best of luck. Thank you Mary Burgoyne for </w:t>
      </w:r>
      <w:r w:rsidR="00383844">
        <w:rPr>
          <w:lang w:val="en-IE"/>
        </w:rPr>
        <w:t xml:space="preserve">providing </w:t>
      </w:r>
      <w:r>
        <w:rPr>
          <w:lang w:val="en-IE"/>
        </w:rPr>
        <w:t xml:space="preserve">training </w:t>
      </w:r>
      <w:r w:rsidR="00383844">
        <w:rPr>
          <w:lang w:val="en-IE"/>
        </w:rPr>
        <w:t xml:space="preserve">for </w:t>
      </w:r>
      <w:r>
        <w:rPr>
          <w:lang w:val="en-IE"/>
        </w:rPr>
        <w:t xml:space="preserve">the girls. </w:t>
      </w:r>
    </w:p>
    <w:p w:rsidR="00B300BE" w:rsidRPr="00B300BE" w:rsidRDefault="00B300BE" w:rsidP="00CA7F38">
      <w:pPr>
        <w:rPr>
          <w:lang w:val="en-IE"/>
        </w:rPr>
      </w:pPr>
    </w:p>
    <w:p w:rsidR="006376E0" w:rsidRPr="006376E0" w:rsidRDefault="008F4774" w:rsidP="00CA7F38">
      <w:pPr>
        <w:rPr>
          <w:lang w:val="en-IE"/>
        </w:rPr>
      </w:pPr>
      <w:r>
        <w:rPr>
          <w:b/>
          <w:lang w:val="en-IE"/>
        </w:rPr>
        <w:t>St. Patrick’s Day Monday, 17</w:t>
      </w:r>
      <w:r w:rsidRPr="00CA7F38">
        <w:rPr>
          <w:b/>
          <w:vertAlign w:val="superscript"/>
          <w:lang w:val="en-IE"/>
        </w:rPr>
        <w:t>th</w:t>
      </w:r>
      <w:r>
        <w:rPr>
          <w:b/>
          <w:lang w:val="en-IE"/>
        </w:rPr>
        <w:t xml:space="preserve"> March: The school is closed for this bank holiday. </w:t>
      </w:r>
      <w:bookmarkStart w:id="0" w:name="_GoBack"/>
      <w:bookmarkEnd w:id="0"/>
    </w:p>
    <w:sectPr w:rsidR="006376E0" w:rsidRPr="006376E0" w:rsidSect="00D51EEE">
      <w:headerReference w:type="default" r:id="rId7"/>
      <w:footerReference w:type="default" r:id="rId8"/>
      <w:pgSz w:w="11906" w:h="16838"/>
      <w:pgMar w:top="1440" w:right="748" w:bottom="1440" w:left="902"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684" w:rsidRDefault="00A41684">
      <w:r>
        <w:separator/>
      </w:r>
    </w:p>
  </w:endnote>
  <w:endnote w:type="continuationSeparator" w:id="0">
    <w:p w:rsidR="00A41684" w:rsidRDefault="00A4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2094"/>
      <w:gridCol w:w="2094"/>
      <w:gridCol w:w="780"/>
      <w:gridCol w:w="1080"/>
      <w:gridCol w:w="2329"/>
      <w:gridCol w:w="2095"/>
    </w:tblGrid>
    <w:tr w:rsidR="00CB1EB7" w:rsidRPr="00CA42D5" w:rsidTr="00CA42D5">
      <w:tc>
        <w:tcPr>
          <w:tcW w:w="2094" w:type="dxa"/>
          <w:shd w:val="clear" w:color="auto" w:fill="auto"/>
          <w:vAlign w:val="center"/>
        </w:tcPr>
        <w:p w:rsidR="00CB1EB7" w:rsidRPr="00CA42D5" w:rsidRDefault="00E66ED1" w:rsidP="001B5089">
          <w:pPr>
            <w:pStyle w:val="Footer"/>
            <w:rPr>
              <w:rFonts w:ascii="Arial" w:hAnsi="Arial" w:cs="Arial"/>
              <w:b/>
              <w:bCs/>
              <w:color w:val="00CCFF"/>
              <w:spacing w:val="20"/>
              <w:sz w:val="16"/>
              <w:szCs w:val="16"/>
            </w:rPr>
          </w:pPr>
          <w:r>
            <w:rPr>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8pt;height:60.85pt">
                <v:imagedata r:id="rId1" o:title="ELLLogoWeb"/>
              </v:shape>
            </w:pict>
          </w:r>
        </w:p>
      </w:tc>
      <w:tc>
        <w:tcPr>
          <w:tcW w:w="2094" w:type="dxa"/>
          <w:shd w:val="clear" w:color="auto" w:fill="auto"/>
          <w:vAlign w:val="center"/>
        </w:tcPr>
        <w:p w:rsidR="00CB1EB7" w:rsidRPr="00CA42D5" w:rsidRDefault="00E66ED1" w:rsidP="003C5FF9">
          <w:pPr>
            <w:pStyle w:val="Footer"/>
            <w:rPr>
              <w:rFonts w:ascii="Arial" w:hAnsi="Arial" w:cs="Arial"/>
              <w:b/>
              <w:bCs/>
              <w:color w:val="00CCFF"/>
              <w:spacing w:val="20"/>
              <w:sz w:val="16"/>
              <w:szCs w:val="16"/>
            </w:rPr>
          </w:pPr>
          <w:r>
            <w:rPr>
              <w:rFonts w:ascii="Arial" w:hAnsi="Arial" w:cs="Arial"/>
              <w:b/>
              <w:bCs/>
              <w:color w:val="00CCFF"/>
              <w:spacing w:val="20"/>
              <w:sz w:val="16"/>
              <w:szCs w:val="16"/>
            </w:rPr>
            <w:pict>
              <v:shape id="_x0000_i1027" type="#_x0000_t75" style="width:91pt;height:54.7pt">
                <v:imagedata r:id="rId2" o:title="foras_logo_daite"/>
              </v:shape>
            </w:pict>
          </w:r>
        </w:p>
      </w:tc>
      <w:tc>
        <w:tcPr>
          <w:tcW w:w="1860" w:type="dxa"/>
          <w:gridSpan w:val="2"/>
          <w:shd w:val="clear" w:color="auto" w:fill="auto"/>
          <w:vAlign w:val="center"/>
        </w:tcPr>
        <w:p w:rsidR="00CB1EB7" w:rsidRPr="00CA42D5" w:rsidRDefault="00E66ED1" w:rsidP="00CA42D5">
          <w:pPr>
            <w:pStyle w:val="Footer"/>
            <w:jc w:val="center"/>
            <w:rPr>
              <w:rFonts w:ascii="Arial" w:hAnsi="Arial" w:cs="Arial"/>
              <w:b/>
              <w:bCs/>
              <w:color w:val="00CCFF"/>
              <w:spacing w:val="20"/>
              <w:sz w:val="16"/>
              <w:szCs w:val="16"/>
            </w:rPr>
          </w:pPr>
          <w:r>
            <w:rPr>
              <w:rFonts w:ascii="Arial" w:hAnsi="Arial" w:cs="Arial"/>
              <w:b/>
              <w:bCs/>
              <w:color w:val="00CCFF"/>
              <w:spacing w:val="20"/>
              <w:sz w:val="16"/>
              <w:szCs w:val="16"/>
            </w:rPr>
            <w:pict>
              <v:shape id="_x0000_i1028" type="#_x0000_t75" style="width:62.5pt;height:75.9pt">
                <v:imagedata r:id="rId3" o:title="green_logo"/>
              </v:shape>
            </w:pict>
          </w:r>
        </w:p>
      </w:tc>
      <w:tc>
        <w:tcPr>
          <w:tcW w:w="2329" w:type="dxa"/>
          <w:shd w:val="clear" w:color="auto" w:fill="auto"/>
          <w:vAlign w:val="center"/>
        </w:tcPr>
        <w:p w:rsidR="00CB1EB7" w:rsidRPr="00CA42D5" w:rsidRDefault="00E66ED1" w:rsidP="00CB1EB7">
          <w:pPr>
            <w:pStyle w:val="Title"/>
            <w:rPr>
              <w:rFonts w:ascii="Arial" w:hAnsi="Arial" w:cs="Arial"/>
              <w:bCs w:val="0"/>
              <w:color w:val="000080"/>
              <w:spacing w:val="20"/>
              <w:sz w:val="16"/>
              <w:szCs w:val="16"/>
            </w:rPr>
          </w:pPr>
          <w:r>
            <w:rPr>
              <w:rFonts w:ascii="Arial" w:hAnsi="Arial" w:cs="Arial"/>
              <w:bCs w:val="0"/>
              <w:color w:val="000080"/>
              <w:spacing w:val="20"/>
              <w:sz w:val="16"/>
              <w:szCs w:val="16"/>
            </w:rPr>
            <w:pict>
              <v:shape id="_x0000_i1029" type="#_x0000_t75" style="width:101.6pt;height:44.65pt">
                <v:imagedata r:id="rId4" o:title="DPSM NEW LOGO 2010 xs"/>
              </v:shape>
            </w:pict>
          </w:r>
        </w:p>
      </w:tc>
      <w:tc>
        <w:tcPr>
          <w:tcW w:w="2095" w:type="dxa"/>
          <w:shd w:val="clear" w:color="auto" w:fill="auto"/>
          <w:vAlign w:val="center"/>
        </w:tcPr>
        <w:p w:rsidR="00CB1EB7" w:rsidRPr="00CA42D5" w:rsidRDefault="00E66ED1" w:rsidP="00CB1EB7">
          <w:pPr>
            <w:pStyle w:val="Title"/>
            <w:rPr>
              <w:rFonts w:ascii="Arial" w:hAnsi="Arial" w:cs="Arial"/>
              <w:bCs w:val="0"/>
              <w:color w:val="000080"/>
              <w:spacing w:val="20"/>
              <w:sz w:val="16"/>
              <w:szCs w:val="16"/>
            </w:rPr>
          </w:pPr>
          <w:r>
            <w:rPr>
              <w:rFonts w:ascii="Arial" w:hAnsi="Arial" w:cs="Arial"/>
              <w:bCs w:val="0"/>
              <w:color w:val="000080"/>
              <w:spacing w:val="20"/>
              <w:sz w:val="16"/>
              <w:szCs w:val="16"/>
            </w:rPr>
            <w:pict>
              <v:shape id="_x0000_i1030" type="#_x0000_t75" style="width:91.55pt;height:59.7pt">
                <v:imagedata r:id="rId5" o:title="active_school_logo"/>
              </v:shape>
            </w:pict>
          </w:r>
        </w:p>
      </w:tc>
    </w:tr>
    <w:tr w:rsidR="0023739E" w:rsidRPr="00CA42D5" w:rsidTr="00CA42D5">
      <w:tc>
        <w:tcPr>
          <w:tcW w:w="4968" w:type="dxa"/>
          <w:gridSpan w:val="3"/>
          <w:shd w:val="clear" w:color="auto" w:fill="auto"/>
          <w:vAlign w:val="center"/>
        </w:tcPr>
        <w:tbl>
          <w:tblPr>
            <w:tblW w:w="4860" w:type="dxa"/>
            <w:tblLayout w:type="fixed"/>
            <w:tblLook w:val="01E0" w:firstRow="1" w:lastRow="1" w:firstColumn="1" w:lastColumn="1" w:noHBand="0" w:noVBand="0"/>
          </w:tblPr>
          <w:tblGrid>
            <w:gridCol w:w="1980"/>
            <w:gridCol w:w="2880"/>
          </w:tblGrid>
          <w:tr w:rsidR="006D635F" w:rsidRPr="00CA42D5" w:rsidTr="00CA42D5">
            <w:tc>
              <w:tcPr>
                <w:tcW w:w="1980" w:type="dxa"/>
                <w:shd w:val="clear" w:color="auto" w:fill="auto"/>
              </w:tcPr>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Chairperson:</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Principal:</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Deputy Principal:</w:t>
                </w:r>
              </w:p>
            </w:tc>
            <w:tc>
              <w:tcPr>
                <w:tcW w:w="2880" w:type="dxa"/>
                <w:shd w:val="clear" w:color="auto" w:fill="auto"/>
              </w:tcPr>
              <w:p w:rsidR="00BF63C7" w:rsidRDefault="001474CC"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Can</w:t>
                </w:r>
                <w:r w:rsidR="00075E37" w:rsidRPr="00CA42D5">
                  <w:rPr>
                    <w:rFonts w:ascii="Arial" w:hAnsi="Arial" w:cs="Arial"/>
                    <w:bCs/>
                    <w:color w:val="00CCFF"/>
                    <w:spacing w:val="20"/>
                    <w:sz w:val="16"/>
                    <w:szCs w:val="16"/>
                  </w:rPr>
                  <w:t xml:space="preserve">on </w:t>
                </w:r>
                <w:r w:rsidR="006D635F" w:rsidRPr="00CA42D5">
                  <w:rPr>
                    <w:rFonts w:ascii="Arial" w:hAnsi="Arial" w:cs="Arial"/>
                    <w:bCs/>
                    <w:color w:val="00CCFF"/>
                    <w:spacing w:val="20"/>
                    <w:sz w:val="16"/>
                    <w:szCs w:val="16"/>
                  </w:rPr>
                  <w:t>Eugene McLoughlin</w:t>
                </w:r>
              </w:p>
              <w:p w:rsidR="005109AC" w:rsidRDefault="005109AC" w:rsidP="003C5FF9">
                <w:pPr>
                  <w:pStyle w:val="Footer"/>
                  <w:rPr>
                    <w:rFonts w:ascii="Arial" w:hAnsi="Arial" w:cs="Arial"/>
                    <w:bCs/>
                    <w:color w:val="00CCFF"/>
                    <w:spacing w:val="20"/>
                    <w:sz w:val="16"/>
                    <w:szCs w:val="16"/>
                  </w:rPr>
                </w:pPr>
                <w:r>
                  <w:rPr>
                    <w:rFonts w:ascii="Arial" w:hAnsi="Arial" w:cs="Arial"/>
                    <w:bCs/>
                    <w:color w:val="00CCFF"/>
                    <w:spacing w:val="20"/>
                    <w:sz w:val="16"/>
                    <w:szCs w:val="16"/>
                  </w:rPr>
                  <w:t>Dr. Úna Feeley</w:t>
                </w:r>
              </w:p>
              <w:p w:rsidR="006D635F" w:rsidRPr="00CA42D5" w:rsidRDefault="007B2202"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Patricia Morris</w:t>
                </w:r>
              </w:p>
            </w:tc>
          </w:tr>
        </w:tbl>
        <w:p w:rsidR="0023739E" w:rsidRPr="00CA42D5" w:rsidRDefault="0023739E" w:rsidP="006D635F">
          <w:pPr>
            <w:pStyle w:val="Title"/>
            <w:rPr>
              <w:rFonts w:ascii="Arial" w:hAnsi="Arial" w:cs="Arial"/>
              <w:b w:val="0"/>
              <w:bCs w:val="0"/>
              <w:sz w:val="16"/>
              <w:szCs w:val="16"/>
              <w:lang w:val="en-GB"/>
            </w:rPr>
          </w:pPr>
        </w:p>
      </w:tc>
      <w:tc>
        <w:tcPr>
          <w:tcW w:w="1080" w:type="dxa"/>
          <w:shd w:val="clear" w:color="auto" w:fill="auto"/>
          <w:vAlign w:val="center"/>
        </w:tcPr>
        <w:p w:rsidR="0023739E" w:rsidRPr="00CA42D5" w:rsidRDefault="00E66ED1" w:rsidP="00075E37">
          <w:pPr>
            <w:pStyle w:val="Footer"/>
            <w:rPr>
              <w:rFonts w:ascii="Arial" w:hAnsi="Arial" w:cs="Arial"/>
              <w:b/>
              <w:bCs/>
              <w:sz w:val="16"/>
              <w:szCs w:val="16"/>
            </w:rPr>
          </w:pPr>
          <w:r>
            <w:rPr>
              <w:rFonts w:ascii="Arial" w:hAnsi="Arial" w:cs="Arial"/>
              <w:b/>
              <w:bCs/>
              <w:sz w:val="16"/>
              <w:szCs w:val="16"/>
            </w:rPr>
            <w:pict>
              <v:shape id="_x0000_i1031" type="#_x0000_t75" style="width:39.05pt;height:50.8pt">
                <v:imagedata r:id="rId6" o:title="scoilmhuirecross"/>
              </v:shape>
            </w:pict>
          </w:r>
        </w:p>
      </w:tc>
      <w:tc>
        <w:tcPr>
          <w:tcW w:w="4424" w:type="dxa"/>
          <w:gridSpan w:val="2"/>
          <w:shd w:val="clear" w:color="auto" w:fill="auto"/>
        </w:tcPr>
        <w:p w:rsidR="0023739E" w:rsidRPr="00CA42D5" w:rsidRDefault="0023739E" w:rsidP="00CA42D5">
          <w:pPr>
            <w:pStyle w:val="Title"/>
            <w:jc w:val="left"/>
            <w:rPr>
              <w:rFonts w:ascii="Arial" w:hAnsi="Arial" w:cs="Arial"/>
              <w:bCs w:val="0"/>
              <w:color w:val="000080"/>
              <w:spacing w:val="20"/>
              <w:sz w:val="16"/>
              <w:szCs w:val="16"/>
            </w:rPr>
          </w:pPr>
          <w:smartTag w:uri="urn:schemas-microsoft-com:office:smarttags" w:element="place">
            <w:smartTag w:uri="urn:schemas-microsoft-com:office:smarttags" w:element="PlaceName">
              <w:r w:rsidRPr="00CA42D5">
                <w:rPr>
                  <w:rFonts w:ascii="Arial" w:hAnsi="Arial" w:cs="Arial"/>
                  <w:bCs w:val="0"/>
                  <w:color w:val="000080"/>
                  <w:spacing w:val="20"/>
                  <w:sz w:val="16"/>
                  <w:szCs w:val="16"/>
                </w:rPr>
                <w:t>Scoil</w:t>
              </w:r>
            </w:smartTag>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Mhuire</w:t>
              </w:r>
            </w:smartTag>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Convent</w:t>
              </w:r>
            </w:smartTag>
            <w:r w:rsidRPr="00CA42D5">
              <w:rPr>
                <w:rFonts w:ascii="Arial" w:hAnsi="Arial" w:cs="Arial"/>
                <w:bCs w:val="0"/>
                <w:color w:val="000080"/>
                <w:spacing w:val="20"/>
                <w:sz w:val="16"/>
                <w:szCs w:val="16"/>
              </w:rPr>
              <w:t xml:space="preserve"> </w:t>
            </w:r>
            <w:smartTag w:uri="urn:schemas-microsoft-com:office:smarttags" w:element="PlaceType">
              <w:r w:rsidRPr="00CA42D5">
                <w:rPr>
                  <w:rFonts w:ascii="Arial" w:hAnsi="Arial" w:cs="Arial"/>
                  <w:bCs w:val="0"/>
                  <w:color w:val="000080"/>
                  <w:spacing w:val="20"/>
                  <w:sz w:val="16"/>
                  <w:szCs w:val="16"/>
                </w:rPr>
                <w:t>Primary School</w:t>
              </w:r>
            </w:smartTag>
          </w:smartTag>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Convent Road</w:t>
          </w:r>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Roscommon</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T</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F</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z w:val="16"/>
              <w:szCs w:val="16"/>
            </w:rPr>
          </w:pPr>
          <w:r w:rsidRPr="00CA42D5">
            <w:rPr>
              <w:rFonts w:ascii="Arial" w:hAnsi="Arial" w:cs="Arial"/>
              <w:bCs w:val="0"/>
              <w:color w:val="000080"/>
              <w:spacing w:val="20"/>
              <w:sz w:val="16"/>
              <w:szCs w:val="16"/>
            </w:rPr>
            <w:t>E</w:t>
          </w:r>
          <w:r w:rsidRPr="00CA42D5">
            <w:rPr>
              <w:rFonts w:ascii="Arial" w:hAnsi="Arial" w:cs="Arial"/>
              <w:b w:val="0"/>
              <w:bCs w:val="0"/>
              <w:spacing w:val="20"/>
              <w:sz w:val="16"/>
              <w:szCs w:val="16"/>
            </w:rPr>
            <w:t xml:space="preserve"> </w:t>
          </w:r>
          <w:hyperlink r:id="rId7" w:history="1">
            <w:r w:rsidR="00E20A60" w:rsidRPr="00CA42D5">
              <w:rPr>
                <w:rStyle w:val="Hyperlink"/>
                <w:rFonts w:ascii="Arial" w:hAnsi="Arial" w:cs="Arial"/>
                <w:spacing w:val="20"/>
                <w:sz w:val="16"/>
                <w:szCs w:val="16"/>
              </w:rPr>
              <w:t>info@conventprimaryroscommon.ie</w:t>
            </w:r>
          </w:hyperlink>
          <w:r w:rsidR="00E20A60" w:rsidRPr="00CA42D5">
            <w:rPr>
              <w:rFonts w:ascii="Arial" w:hAnsi="Arial" w:cs="Arial"/>
              <w:b w:val="0"/>
              <w:bCs w:val="0"/>
              <w:color w:val="00CCFF"/>
              <w:spacing w:val="20"/>
              <w:sz w:val="16"/>
              <w:szCs w:val="16"/>
            </w:rPr>
            <w:t xml:space="preserve"> </w:t>
          </w:r>
        </w:p>
      </w:tc>
    </w:tr>
  </w:tbl>
  <w:p w:rsidR="0023739E" w:rsidRDefault="0023739E" w:rsidP="00DC3308">
    <w:pPr>
      <w:pStyle w:val="Title"/>
      <w:jc w:val="left"/>
      <w:rPr>
        <w:rFonts w:ascii="Arial" w:hAnsi="Arial" w:cs="Arial"/>
        <w:b w:val="0"/>
        <w:bCs w:val="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684" w:rsidRDefault="00A41684">
      <w:r>
        <w:separator/>
      </w:r>
    </w:p>
  </w:footnote>
  <w:footnote w:type="continuationSeparator" w:id="0">
    <w:p w:rsidR="00A41684" w:rsidRDefault="00A41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726"/>
      <w:gridCol w:w="6298"/>
      <w:gridCol w:w="2448"/>
    </w:tblGrid>
    <w:tr w:rsidR="00202F14" w:rsidRPr="00CA42D5" w:rsidTr="00CA42D5">
      <w:trPr>
        <w:trHeight w:val="2163"/>
      </w:trPr>
      <w:tc>
        <w:tcPr>
          <w:tcW w:w="1728" w:type="dxa"/>
          <w:shd w:val="clear" w:color="auto" w:fill="auto"/>
        </w:tcPr>
        <w:p w:rsidR="00DC3308" w:rsidRPr="00CA42D5" w:rsidRDefault="00DC3308" w:rsidP="00CA42D5">
          <w:pPr>
            <w:pStyle w:val="Title"/>
            <w:jc w:val="left"/>
            <w:rPr>
              <w:rFonts w:ascii="Verdana" w:hAnsi="Verdana"/>
            </w:rPr>
          </w:pPr>
          <w:r w:rsidRPr="00CA42D5">
            <w:rPr>
              <w:rFonts w:ascii="Arial" w:hAnsi="Arial" w:cs="Arial"/>
              <w:sz w:val="16"/>
              <w:szCs w:val="16"/>
            </w:rPr>
            <w:t xml:space="preserve"> </w:t>
          </w:r>
        </w:p>
      </w:tc>
      <w:tc>
        <w:tcPr>
          <w:tcW w:w="6300" w:type="dxa"/>
          <w:shd w:val="clear" w:color="auto" w:fill="auto"/>
        </w:tcPr>
        <w:p w:rsidR="00DC3308" w:rsidRPr="00CA42D5" w:rsidRDefault="00DC3308" w:rsidP="00DC3308">
          <w:pPr>
            <w:pStyle w:val="Title"/>
            <w:rPr>
              <w:rFonts w:ascii="Verdana" w:hAnsi="Verdana"/>
              <w:sz w:val="32"/>
            </w:rPr>
          </w:pPr>
        </w:p>
        <w:p w:rsidR="00DC3308" w:rsidRPr="00CA42D5" w:rsidRDefault="00DC3308" w:rsidP="00DC3308">
          <w:pPr>
            <w:pStyle w:val="Title"/>
            <w:rPr>
              <w:rFonts w:ascii="Verdana" w:hAnsi="Verdana"/>
              <w:color w:val="000080"/>
              <w:sz w:val="32"/>
            </w:rPr>
          </w:pPr>
          <w:r w:rsidRPr="00CA42D5">
            <w:rPr>
              <w:rFonts w:ascii="Verdana" w:hAnsi="Verdana"/>
              <w:color w:val="000080"/>
              <w:sz w:val="32"/>
            </w:rPr>
            <w:t>Scoil Mhuire</w:t>
          </w:r>
        </w:p>
        <w:p w:rsidR="00DC3308" w:rsidRPr="00CA42D5" w:rsidRDefault="00DC3308" w:rsidP="00DC3308">
          <w:pPr>
            <w:pStyle w:val="Title"/>
            <w:rPr>
              <w:rFonts w:ascii="Verdana" w:hAnsi="Verdana"/>
              <w:color w:val="000080"/>
              <w:sz w:val="32"/>
            </w:rPr>
          </w:pPr>
          <w:smartTag w:uri="urn:schemas-microsoft-com:office:smarttags" w:element="place">
            <w:smartTag w:uri="urn:schemas-microsoft-com:office:smarttags" w:element="PlaceName">
              <w:r w:rsidRPr="00CA42D5">
                <w:rPr>
                  <w:rFonts w:ascii="Verdana" w:hAnsi="Verdana"/>
                  <w:color w:val="000080"/>
                  <w:sz w:val="32"/>
                </w:rPr>
                <w:t>Convent</w:t>
              </w:r>
            </w:smartTag>
            <w:r w:rsidRPr="00CA42D5">
              <w:rPr>
                <w:rFonts w:ascii="Verdana" w:hAnsi="Verdana"/>
                <w:color w:val="000080"/>
                <w:sz w:val="32"/>
              </w:rPr>
              <w:t xml:space="preserve"> </w:t>
            </w:r>
            <w:smartTag w:uri="urn:schemas-microsoft-com:office:smarttags" w:element="PlaceType">
              <w:r w:rsidRPr="00CA42D5">
                <w:rPr>
                  <w:rFonts w:ascii="Verdana" w:hAnsi="Verdana"/>
                  <w:color w:val="000080"/>
                  <w:sz w:val="32"/>
                </w:rPr>
                <w:t>Primary School</w:t>
              </w:r>
            </w:smartTag>
          </w:smartTag>
        </w:p>
        <w:p w:rsidR="00202F14" w:rsidRPr="00CA42D5" w:rsidRDefault="00DC3308" w:rsidP="00DC3308">
          <w:pPr>
            <w:pStyle w:val="Title"/>
            <w:rPr>
              <w:rFonts w:ascii="Verdana" w:hAnsi="Verdana"/>
              <w:color w:val="000080"/>
              <w:sz w:val="10"/>
              <w:szCs w:val="10"/>
            </w:rPr>
          </w:pPr>
          <w:r w:rsidRPr="00CA42D5">
            <w:rPr>
              <w:rFonts w:ascii="Verdana" w:hAnsi="Verdana"/>
              <w:color w:val="000080"/>
              <w:sz w:val="32"/>
            </w:rPr>
            <w:t>Roscommon</w:t>
          </w:r>
        </w:p>
        <w:p w:rsidR="005D2212" w:rsidRPr="00CA42D5" w:rsidRDefault="005D2212" w:rsidP="00DC3308">
          <w:pPr>
            <w:pStyle w:val="Title"/>
            <w:rPr>
              <w:rFonts w:ascii="Verdana" w:hAnsi="Verdana"/>
              <w:color w:val="000080"/>
              <w:sz w:val="10"/>
              <w:szCs w:val="10"/>
            </w:rPr>
          </w:pPr>
        </w:p>
        <w:p w:rsidR="00DC3308" w:rsidRPr="00CA42D5" w:rsidRDefault="00F62CF7" w:rsidP="00F62CF7">
          <w:pPr>
            <w:pStyle w:val="Title"/>
            <w:rPr>
              <w:rFonts w:ascii="Verdana" w:hAnsi="Verdana"/>
              <w:sz w:val="20"/>
              <w:szCs w:val="20"/>
            </w:rPr>
          </w:pPr>
          <w:r w:rsidRPr="00CA42D5">
            <w:rPr>
              <w:rFonts w:ascii="Verdana" w:hAnsi="Verdana"/>
              <w:color w:val="000080"/>
              <w:sz w:val="20"/>
              <w:szCs w:val="20"/>
            </w:rPr>
            <w:t>www.conventprimaryroscommon.ie</w:t>
          </w:r>
        </w:p>
      </w:tc>
      <w:tc>
        <w:tcPr>
          <w:tcW w:w="2448" w:type="dxa"/>
          <w:shd w:val="clear" w:color="auto" w:fill="auto"/>
        </w:tcPr>
        <w:p w:rsidR="00202F14" w:rsidRPr="00CA42D5" w:rsidRDefault="00172B10" w:rsidP="00CA42D5">
          <w:pPr>
            <w:pStyle w:val="Title"/>
            <w:jc w:val="right"/>
            <w:rPr>
              <w:rFonts w:ascii="Verdana" w:hAnsi="Verdana"/>
            </w:rPr>
          </w:pPr>
          <w:r>
            <w:rPr>
              <w:rFonts w:ascii="Verdana" w:hAnsi="Verdan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105.5pt">
                <v:imagedata r:id="rId1" o:title="scoilmhuirelogo"/>
              </v:shape>
            </w:pict>
          </w:r>
        </w:p>
      </w:tc>
    </w:tr>
  </w:tbl>
  <w:p w:rsidR="00DC3308" w:rsidRPr="001474CC" w:rsidRDefault="00DC3308" w:rsidP="00DC3308">
    <w:pPr>
      <w:pStyle w:val="Footer"/>
      <w:jc w:val="center"/>
      <w:rPr>
        <w:rFonts w:ascii="Verdana" w:hAnsi="Verdana"/>
        <w:b/>
        <w:bCs/>
        <w:i/>
        <w:iCs/>
        <w:color w:val="00CCFF"/>
        <w:sz w:val="16"/>
        <w:szCs w:val="18"/>
        <w:lang w:val="en-IE"/>
      </w:rPr>
    </w:pPr>
    <w:r w:rsidRPr="001474CC">
      <w:rPr>
        <w:rFonts w:ascii="Verdana" w:hAnsi="Verdana"/>
        <w:b/>
        <w:bCs/>
        <w:i/>
        <w:iCs/>
        <w:color w:val="00CCFF"/>
        <w:sz w:val="16"/>
        <w:szCs w:val="18"/>
        <w:lang w:val="en-IE"/>
      </w:rPr>
      <w:t>Each person through positive learning experiences will be stimulated to achieve his/her full potential, face life confidently, find fulfilment and be respectful in an ever-changing world.</w:t>
    </w:r>
  </w:p>
  <w:p w:rsidR="008A1230" w:rsidRPr="00075E37" w:rsidRDefault="008A1230" w:rsidP="00AE14FD">
    <w:pPr>
      <w:tabs>
        <w:tab w:val="left" w:pos="3549"/>
      </w:tabs>
      <w:rPr>
        <w:rFonts w:ascii="Verdana" w:hAnsi="Verdana"/>
        <w:color w:val="000080"/>
        <w:lang w:val="en-I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D5F"/>
    <w:multiLevelType w:val="hybridMultilevel"/>
    <w:tmpl w:val="CC34973E"/>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
    <w:nsid w:val="08A67BCE"/>
    <w:multiLevelType w:val="hybridMultilevel"/>
    <w:tmpl w:val="C304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06D39"/>
    <w:multiLevelType w:val="hybridMultilevel"/>
    <w:tmpl w:val="06184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749C"/>
    <w:multiLevelType w:val="hybridMultilevel"/>
    <w:tmpl w:val="93D033D0"/>
    <w:lvl w:ilvl="0" w:tplc="1809000F">
      <w:start w:val="1"/>
      <w:numFmt w:val="decimal"/>
      <w:lvlText w:val="%1."/>
      <w:lvlJc w:val="left"/>
      <w:pPr>
        <w:tabs>
          <w:tab w:val="num" w:pos="720"/>
        </w:tabs>
        <w:ind w:left="72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
    <w:nsid w:val="17666B78"/>
    <w:multiLevelType w:val="hybridMultilevel"/>
    <w:tmpl w:val="3F065EA8"/>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454F3934"/>
    <w:multiLevelType w:val="hybridMultilevel"/>
    <w:tmpl w:val="8D3A81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3715FCD"/>
    <w:multiLevelType w:val="hybridMultilevel"/>
    <w:tmpl w:val="F8428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DBC4151"/>
    <w:multiLevelType w:val="hybridMultilevel"/>
    <w:tmpl w:val="985ED6A2"/>
    <w:lvl w:ilvl="0" w:tplc="38C8BC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13200B"/>
    <w:multiLevelType w:val="hybridMultilevel"/>
    <w:tmpl w:val="15F6015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9">
    <w:nsid w:val="70DD1D00"/>
    <w:multiLevelType w:val="hybridMultilevel"/>
    <w:tmpl w:val="621C501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6"/>
  </w:num>
  <w:num w:numId="6">
    <w:abstractNumId w:val="0"/>
  </w:num>
  <w:num w:numId="7">
    <w:abstractNumId w:val="4"/>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B7E"/>
    <w:rsid w:val="000032FA"/>
    <w:rsid w:val="000057E0"/>
    <w:rsid w:val="00012A38"/>
    <w:rsid w:val="00030D1B"/>
    <w:rsid w:val="00040548"/>
    <w:rsid w:val="00044C00"/>
    <w:rsid w:val="0005268D"/>
    <w:rsid w:val="00054CEB"/>
    <w:rsid w:val="00057709"/>
    <w:rsid w:val="00060A18"/>
    <w:rsid w:val="00065353"/>
    <w:rsid w:val="000675E1"/>
    <w:rsid w:val="000739B6"/>
    <w:rsid w:val="00075E37"/>
    <w:rsid w:val="000A748F"/>
    <w:rsid w:val="000B11E2"/>
    <w:rsid w:val="000C135E"/>
    <w:rsid w:val="000E18D4"/>
    <w:rsid w:val="000F092E"/>
    <w:rsid w:val="000F213A"/>
    <w:rsid w:val="00106122"/>
    <w:rsid w:val="0011753B"/>
    <w:rsid w:val="00121EC4"/>
    <w:rsid w:val="00134773"/>
    <w:rsid w:val="001474CC"/>
    <w:rsid w:val="001637DD"/>
    <w:rsid w:val="00165BD1"/>
    <w:rsid w:val="00172B10"/>
    <w:rsid w:val="00185F80"/>
    <w:rsid w:val="001867E7"/>
    <w:rsid w:val="00193E31"/>
    <w:rsid w:val="001942C6"/>
    <w:rsid w:val="001A0118"/>
    <w:rsid w:val="001A7960"/>
    <w:rsid w:val="001B38A0"/>
    <w:rsid w:val="001B5089"/>
    <w:rsid w:val="001D61E0"/>
    <w:rsid w:val="00202745"/>
    <w:rsid w:val="00202F14"/>
    <w:rsid w:val="002113B5"/>
    <w:rsid w:val="00212332"/>
    <w:rsid w:val="00224DF2"/>
    <w:rsid w:val="002369A7"/>
    <w:rsid w:val="0023739E"/>
    <w:rsid w:val="002425CF"/>
    <w:rsid w:val="00243E77"/>
    <w:rsid w:val="002774F1"/>
    <w:rsid w:val="00281A5B"/>
    <w:rsid w:val="00287161"/>
    <w:rsid w:val="002B059C"/>
    <w:rsid w:val="002B5A72"/>
    <w:rsid w:val="002C20AF"/>
    <w:rsid w:val="002C7A59"/>
    <w:rsid w:val="002F4A00"/>
    <w:rsid w:val="00300974"/>
    <w:rsid w:val="0032032E"/>
    <w:rsid w:val="0032136C"/>
    <w:rsid w:val="00326CC0"/>
    <w:rsid w:val="003465D1"/>
    <w:rsid w:val="0035150D"/>
    <w:rsid w:val="00364B90"/>
    <w:rsid w:val="00375E1E"/>
    <w:rsid w:val="00383844"/>
    <w:rsid w:val="0039134E"/>
    <w:rsid w:val="003C5FF9"/>
    <w:rsid w:val="003D37CB"/>
    <w:rsid w:val="003D4A90"/>
    <w:rsid w:val="003D4B69"/>
    <w:rsid w:val="003D4C64"/>
    <w:rsid w:val="003F6972"/>
    <w:rsid w:val="00403293"/>
    <w:rsid w:val="00406272"/>
    <w:rsid w:val="004211DB"/>
    <w:rsid w:val="00432FC5"/>
    <w:rsid w:val="00441CEE"/>
    <w:rsid w:val="00451932"/>
    <w:rsid w:val="004641E6"/>
    <w:rsid w:val="00466C19"/>
    <w:rsid w:val="004A2D5B"/>
    <w:rsid w:val="004A6678"/>
    <w:rsid w:val="004C5DB3"/>
    <w:rsid w:val="004F215C"/>
    <w:rsid w:val="004F21E9"/>
    <w:rsid w:val="004F3BCA"/>
    <w:rsid w:val="00502735"/>
    <w:rsid w:val="00502771"/>
    <w:rsid w:val="00503F1F"/>
    <w:rsid w:val="005054C8"/>
    <w:rsid w:val="005109AC"/>
    <w:rsid w:val="00514362"/>
    <w:rsid w:val="005246FA"/>
    <w:rsid w:val="0053625A"/>
    <w:rsid w:val="0054161B"/>
    <w:rsid w:val="00543BB6"/>
    <w:rsid w:val="00545DB8"/>
    <w:rsid w:val="00560CB6"/>
    <w:rsid w:val="005857ED"/>
    <w:rsid w:val="005D2212"/>
    <w:rsid w:val="005E2A10"/>
    <w:rsid w:val="005E46AD"/>
    <w:rsid w:val="005E7869"/>
    <w:rsid w:val="0060124B"/>
    <w:rsid w:val="0061373D"/>
    <w:rsid w:val="00622729"/>
    <w:rsid w:val="006376E0"/>
    <w:rsid w:val="00657AE5"/>
    <w:rsid w:val="00660688"/>
    <w:rsid w:val="006654FA"/>
    <w:rsid w:val="00685642"/>
    <w:rsid w:val="0069173D"/>
    <w:rsid w:val="006D635F"/>
    <w:rsid w:val="006D67FF"/>
    <w:rsid w:val="006F0AA7"/>
    <w:rsid w:val="006F52FC"/>
    <w:rsid w:val="00716B54"/>
    <w:rsid w:val="00717DA6"/>
    <w:rsid w:val="00725E8B"/>
    <w:rsid w:val="007279CF"/>
    <w:rsid w:val="00733CB4"/>
    <w:rsid w:val="00737820"/>
    <w:rsid w:val="00737C07"/>
    <w:rsid w:val="00751344"/>
    <w:rsid w:val="007528F4"/>
    <w:rsid w:val="00761B84"/>
    <w:rsid w:val="00767B3E"/>
    <w:rsid w:val="00771D6D"/>
    <w:rsid w:val="007756EE"/>
    <w:rsid w:val="00780544"/>
    <w:rsid w:val="007852A3"/>
    <w:rsid w:val="007961E9"/>
    <w:rsid w:val="007B2202"/>
    <w:rsid w:val="007C61DE"/>
    <w:rsid w:val="007E1737"/>
    <w:rsid w:val="007F000F"/>
    <w:rsid w:val="007F2B0B"/>
    <w:rsid w:val="0080594A"/>
    <w:rsid w:val="00807FD9"/>
    <w:rsid w:val="00817B3F"/>
    <w:rsid w:val="00822C61"/>
    <w:rsid w:val="00835CA8"/>
    <w:rsid w:val="00845238"/>
    <w:rsid w:val="00855500"/>
    <w:rsid w:val="00873E34"/>
    <w:rsid w:val="008769E7"/>
    <w:rsid w:val="00877FE2"/>
    <w:rsid w:val="008854CB"/>
    <w:rsid w:val="008938C7"/>
    <w:rsid w:val="008A1230"/>
    <w:rsid w:val="008A795D"/>
    <w:rsid w:val="008B5D27"/>
    <w:rsid w:val="008C5646"/>
    <w:rsid w:val="008D6034"/>
    <w:rsid w:val="008D6C7C"/>
    <w:rsid w:val="008E0B17"/>
    <w:rsid w:val="008F4774"/>
    <w:rsid w:val="00907079"/>
    <w:rsid w:val="009101B4"/>
    <w:rsid w:val="00911E93"/>
    <w:rsid w:val="00926FAA"/>
    <w:rsid w:val="009306E8"/>
    <w:rsid w:val="00931422"/>
    <w:rsid w:val="00931AAB"/>
    <w:rsid w:val="009321A5"/>
    <w:rsid w:val="00934693"/>
    <w:rsid w:val="0095307B"/>
    <w:rsid w:val="00971C8D"/>
    <w:rsid w:val="00973307"/>
    <w:rsid w:val="009902E8"/>
    <w:rsid w:val="009E47A7"/>
    <w:rsid w:val="009E5EE1"/>
    <w:rsid w:val="00A01822"/>
    <w:rsid w:val="00A369EF"/>
    <w:rsid w:val="00A40DED"/>
    <w:rsid w:val="00A41684"/>
    <w:rsid w:val="00A4224E"/>
    <w:rsid w:val="00A45EFC"/>
    <w:rsid w:val="00A7378C"/>
    <w:rsid w:val="00A83E13"/>
    <w:rsid w:val="00A862BA"/>
    <w:rsid w:val="00A87A8A"/>
    <w:rsid w:val="00AA23A9"/>
    <w:rsid w:val="00AB0291"/>
    <w:rsid w:val="00AB198B"/>
    <w:rsid w:val="00AD6492"/>
    <w:rsid w:val="00AE14FD"/>
    <w:rsid w:val="00AE36E7"/>
    <w:rsid w:val="00AE48C6"/>
    <w:rsid w:val="00AF60B8"/>
    <w:rsid w:val="00B01FF4"/>
    <w:rsid w:val="00B17FAA"/>
    <w:rsid w:val="00B300BE"/>
    <w:rsid w:val="00B3352A"/>
    <w:rsid w:val="00B727C7"/>
    <w:rsid w:val="00B80F1A"/>
    <w:rsid w:val="00B85FB4"/>
    <w:rsid w:val="00B871FF"/>
    <w:rsid w:val="00B9082F"/>
    <w:rsid w:val="00B92735"/>
    <w:rsid w:val="00BA3DD1"/>
    <w:rsid w:val="00BB4636"/>
    <w:rsid w:val="00BB7313"/>
    <w:rsid w:val="00BC4EA4"/>
    <w:rsid w:val="00BD0E51"/>
    <w:rsid w:val="00BD3D78"/>
    <w:rsid w:val="00BE6A39"/>
    <w:rsid w:val="00BE7369"/>
    <w:rsid w:val="00BE7714"/>
    <w:rsid w:val="00BF5F80"/>
    <w:rsid w:val="00BF63C7"/>
    <w:rsid w:val="00C007C8"/>
    <w:rsid w:val="00C11043"/>
    <w:rsid w:val="00C1110C"/>
    <w:rsid w:val="00C22A25"/>
    <w:rsid w:val="00C5087A"/>
    <w:rsid w:val="00C57C35"/>
    <w:rsid w:val="00C613E3"/>
    <w:rsid w:val="00C6404A"/>
    <w:rsid w:val="00C66BBF"/>
    <w:rsid w:val="00C734A1"/>
    <w:rsid w:val="00C97858"/>
    <w:rsid w:val="00CA06C2"/>
    <w:rsid w:val="00CA2616"/>
    <w:rsid w:val="00CA42D5"/>
    <w:rsid w:val="00CA7F38"/>
    <w:rsid w:val="00CB1EB7"/>
    <w:rsid w:val="00CF5E32"/>
    <w:rsid w:val="00D05DA3"/>
    <w:rsid w:val="00D07429"/>
    <w:rsid w:val="00D2678E"/>
    <w:rsid w:val="00D278D8"/>
    <w:rsid w:val="00D32A4D"/>
    <w:rsid w:val="00D46E2D"/>
    <w:rsid w:val="00D51EEE"/>
    <w:rsid w:val="00D5288B"/>
    <w:rsid w:val="00D55CF6"/>
    <w:rsid w:val="00D55DBD"/>
    <w:rsid w:val="00D72313"/>
    <w:rsid w:val="00D87030"/>
    <w:rsid w:val="00D944FB"/>
    <w:rsid w:val="00DA104F"/>
    <w:rsid w:val="00DA17C2"/>
    <w:rsid w:val="00DB13BB"/>
    <w:rsid w:val="00DC3308"/>
    <w:rsid w:val="00DE096E"/>
    <w:rsid w:val="00DE0F08"/>
    <w:rsid w:val="00DE3CBA"/>
    <w:rsid w:val="00DF1142"/>
    <w:rsid w:val="00DF4EE5"/>
    <w:rsid w:val="00DF6280"/>
    <w:rsid w:val="00E01087"/>
    <w:rsid w:val="00E13B7A"/>
    <w:rsid w:val="00E20544"/>
    <w:rsid w:val="00E20A60"/>
    <w:rsid w:val="00E3122B"/>
    <w:rsid w:val="00E3211A"/>
    <w:rsid w:val="00E42EA4"/>
    <w:rsid w:val="00E447AD"/>
    <w:rsid w:val="00E66ED1"/>
    <w:rsid w:val="00E74964"/>
    <w:rsid w:val="00E90420"/>
    <w:rsid w:val="00EC2E90"/>
    <w:rsid w:val="00ED2993"/>
    <w:rsid w:val="00EE0DFF"/>
    <w:rsid w:val="00EE26E7"/>
    <w:rsid w:val="00EF7B7E"/>
    <w:rsid w:val="00F0150B"/>
    <w:rsid w:val="00F02803"/>
    <w:rsid w:val="00F05515"/>
    <w:rsid w:val="00F069B4"/>
    <w:rsid w:val="00F31E83"/>
    <w:rsid w:val="00F50372"/>
    <w:rsid w:val="00F62CF7"/>
    <w:rsid w:val="00F74A4D"/>
    <w:rsid w:val="00F74FD7"/>
    <w:rsid w:val="00F809D2"/>
    <w:rsid w:val="00F8617D"/>
    <w:rsid w:val="00FB22AC"/>
    <w:rsid w:val="00FC375A"/>
    <w:rsid w:val="00FC54E7"/>
    <w:rsid w:val="00FC5B06"/>
    <w:rsid w:val="00FD3928"/>
    <w:rsid w:val="00FD7F84"/>
    <w:rsid w:val="00FE6220"/>
    <w:rsid w:val="00FF1C45"/>
    <w:rsid w:val="00FF2255"/>
    <w:rsid w:val="00FF5259"/>
    <w:rsid w:val="00FF7B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CA7F3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 w:type="character" w:customStyle="1" w:styleId="Heading2Char">
    <w:name w:val="Heading 2 Char"/>
    <w:link w:val="Heading2"/>
    <w:uiPriority w:val="9"/>
    <w:rsid w:val="00CA7F38"/>
    <w:rPr>
      <w:rFonts w:ascii="Cambria" w:eastAsia="Times New Roman" w:hAnsi="Cambria" w:cs="Times New Roman"/>
      <w:b/>
      <w:bCs/>
      <w:i/>
      <w:i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52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hyperlink" Target="mailto:info@conventprimaryroscommon.ie"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a\Documents\smartctr\Parents\Newsletters\Newsletters%202013-2014\Newsletter%20March%202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Newsletter March 2014</Template>
  <TotalTime>1</TotalTime>
  <Pages>2</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Dear Parents,</vt:lpstr>
    </vt:vector>
  </TitlesOfParts>
  <Company>Scoil Mhuire, Roscommon</Company>
  <LinksUpToDate>false</LinksUpToDate>
  <CharactersWithSpaces>5347</CharactersWithSpaces>
  <SharedDoc>false</SharedDoc>
  <HLinks>
    <vt:vector size="6" baseType="variant">
      <vt:variant>
        <vt:i4>1966142</vt:i4>
      </vt:variant>
      <vt:variant>
        <vt:i4>0</vt:i4>
      </vt:variant>
      <vt:variant>
        <vt:i4>0</vt:i4>
      </vt:variant>
      <vt:variant>
        <vt:i4>5</vt:i4>
      </vt:variant>
      <vt:variant>
        <vt:lpwstr>mailto:info@conventprimaryroscommon.ie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creator>Una</dc:creator>
  <cp:lastModifiedBy>Una</cp:lastModifiedBy>
  <cp:revision>1</cp:revision>
  <cp:lastPrinted>2014-03-12T13:32:00Z</cp:lastPrinted>
  <dcterms:created xsi:type="dcterms:W3CDTF">2015-12-04T12:42:00Z</dcterms:created>
  <dcterms:modified xsi:type="dcterms:W3CDTF">2015-12-04T12:43:00Z</dcterms:modified>
</cp:coreProperties>
</file>