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524" w:rsidRDefault="00D0746E" w:rsidP="00035F7E">
      <w:pPr>
        <w:jc w:val="both"/>
        <w:rPr>
          <w:lang w:val="en-IE"/>
        </w:rPr>
      </w:pPr>
      <w:bookmarkStart w:id="0" w:name="_GoBack"/>
      <w:bookmarkEnd w:id="0"/>
      <w:proofErr w:type="gramStart"/>
      <w:r w:rsidRPr="00D0746E">
        <w:rPr>
          <w:b/>
          <w:lang w:val="en-IE"/>
        </w:rPr>
        <w:t>A special WELCOME</w:t>
      </w:r>
      <w:r>
        <w:rPr>
          <w:lang w:val="en-IE"/>
        </w:rPr>
        <w:t xml:space="preserve"> to all our Junior Infants an</w:t>
      </w:r>
      <w:r w:rsidR="00FE6226">
        <w:rPr>
          <w:lang w:val="en-IE"/>
        </w:rPr>
        <w:t>d new entrants in other classes.</w:t>
      </w:r>
      <w:proofErr w:type="gramEnd"/>
      <w:r>
        <w:rPr>
          <w:lang w:val="en-IE"/>
        </w:rPr>
        <w:t xml:space="preserve"> </w:t>
      </w:r>
      <w:r w:rsidR="00035F7E">
        <w:rPr>
          <w:lang w:val="en-IE"/>
        </w:rPr>
        <w:t>Rest assured parents that every member of staff will work their hardest and do their very best for each</w:t>
      </w:r>
      <w:r w:rsidR="00D117C8">
        <w:rPr>
          <w:lang w:val="en-IE"/>
        </w:rPr>
        <w:t xml:space="preserve"> and every one of y</w:t>
      </w:r>
      <w:r w:rsidR="00B05E2A">
        <w:rPr>
          <w:lang w:val="en-IE"/>
        </w:rPr>
        <w:t>our children,</w:t>
      </w:r>
      <w:r w:rsidR="00035F7E">
        <w:rPr>
          <w:lang w:val="en-IE"/>
        </w:rPr>
        <w:t xml:space="preserve"> every day. They will care </w:t>
      </w:r>
      <w:proofErr w:type="spellStart"/>
      <w:proofErr w:type="gramStart"/>
      <w:r w:rsidR="00035F7E">
        <w:rPr>
          <w:lang w:val="en-IE"/>
        </w:rPr>
        <w:t>fo</w:t>
      </w:r>
      <w:proofErr w:type="spellEnd"/>
      <w:proofErr w:type="gramEnd"/>
    </w:p>
    <w:p w:rsidR="00D0746E" w:rsidRDefault="00035F7E" w:rsidP="00035F7E">
      <w:pPr>
        <w:jc w:val="both"/>
        <w:rPr>
          <w:lang w:val="en-IE"/>
        </w:rPr>
      </w:pPr>
      <w:proofErr w:type="gramStart"/>
      <w:r>
        <w:rPr>
          <w:lang w:val="en-IE"/>
        </w:rPr>
        <w:t>r</w:t>
      </w:r>
      <w:proofErr w:type="gramEnd"/>
      <w:r>
        <w:rPr>
          <w:lang w:val="en-IE"/>
        </w:rPr>
        <w:t xml:space="preserve"> them and love them in ‘loco parentis’</w:t>
      </w:r>
      <w:r w:rsidR="00D117C8">
        <w:rPr>
          <w:lang w:val="en-IE"/>
        </w:rPr>
        <w:t xml:space="preserve"> (as a good parent),</w:t>
      </w:r>
      <w:r>
        <w:rPr>
          <w:lang w:val="en-IE"/>
        </w:rPr>
        <w:t xml:space="preserve"> guiding them to make this world a better place because they are in it. </w:t>
      </w:r>
      <w:r w:rsidR="00B05E2A">
        <w:rPr>
          <w:lang w:val="en-IE"/>
        </w:rPr>
        <w:t xml:space="preserve">Student behaviour in the school will be managed without fear or coercion. </w:t>
      </w:r>
      <w:r w:rsidR="00D0746E">
        <w:rPr>
          <w:lang w:val="en-IE"/>
        </w:rPr>
        <w:t xml:space="preserve">If parents have any concerns please do not hesitate to contact us. </w:t>
      </w:r>
    </w:p>
    <w:p w:rsidR="00A807F3" w:rsidRDefault="00A807F3" w:rsidP="00035F7E">
      <w:pPr>
        <w:jc w:val="both"/>
        <w:rPr>
          <w:lang w:val="en-IE"/>
        </w:rPr>
      </w:pPr>
    </w:p>
    <w:p w:rsidR="00A807F3" w:rsidRDefault="00A807F3" w:rsidP="00035F7E">
      <w:pPr>
        <w:jc w:val="both"/>
        <w:rPr>
          <w:lang w:val="en-IE"/>
        </w:rPr>
      </w:pPr>
      <w:r>
        <w:rPr>
          <w:lang w:val="en-IE"/>
        </w:rPr>
        <w:t xml:space="preserve">We welcome five new teachers to the staff – Michael Flynn, </w:t>
      </w:r>
      <w:proofErr w:type="spellStart"/>
      <w:r>
        <w:rPr>
          <w:lang w:val="en-IE"/>
        </w:rPr>
        <w:t>Aisling</w:t>
      </w:r>
      <w:proofErr w:type="spellEnd"/>
      <w:r>
        <w:rPr>
          <w:lang w:val="en-IE"/>
        </w:rPr>
        <w:t xml:space="preserve"> McNeill, Carlo </w:t>
      </w:r>
      <w:proofErr w:type="spellStart"/>
      <w:r>
        <w:rPr>
          <w:lang w:val="en-IE"/>
        </w:rPr>
        <w:t>Morelli</w:t>
      </w:r>
      <w:proofErr w:type="spellEnd"/>
      <w:r>
        <w:rPr>
          <w:lang w:val="en-IE"/>
        </w:rPr>
        <w:t xml:space="preserve">, David </w:t>
      </w:r>
      <w:proofErr w:type="spellStart"/>
      <w:r>
        <w:rPr>
          <w:lang w:val="en-IE"/>
        </w:rPr>
        <w:t>Mulkeen</w:t>
      </w:r>
      <w:proofErr w:type="spellEnd"/>
      <w:r>
        <w:rPr>
          <w:lang w:val="en-IE"/>
        </w:rPr>
        <w:t xml:space="preserve"> and </w:t>
      </w:r>
      <w:proofErr w:type="spellStart"/>
      <w:r>
        <w:rPr>
          <w:lang w:val="en-IE"/>
        </w:rPr>
        <w:t>Aisling</w:t>
      </w:r>
      <w:proofErr w:type="spellEnd"/>
      <w:r>
        <w:rPr>
          <w:lang w:val="en-IE"/>
        </w:rPr>
        <w:t xml:space="preserve"> Rogerson. We also welcome new SNAs – Deirdre Bracken and </w:t>
      </w:r>
      <w:proofErr w:type="spellStart"/>
      <w:r>
        <w:rPr>
          <w:lang w:val="en-IE"/>
        </w:rPr>
        <w:t>Aisling</w:t>
      </w:r>
      <w:proofErr w:type="spellEnd"/>
      <w:r>
        <w:rPr>
          <w:lang w:val="en-IE"/>
        </w:rPr>
        <w:t xml:space="preserve"> Kenny. Congratulations to </w:t>
      </w:r>
      <w:proofErr w:type="spellStart"/>
      <w:r>
        <w:rPr>
          <w:lang w:val="en-IE"/>
        </w:rPr>
        <w:t>Aisling</w:t>
      </w:r>
      <w:proofErr w:type="spellEnd"/>
      <w:r>
        <w:rPr>
          <w:lang w:val="en-IE"/>
        </w:rPr>
        <w:t xml:space="preserve"> Greene and Caroline</w:t>
      </w:r>
      <w:r w:rsidR="0091589C">
        <w:rPr>
          <w:lang w:val="en-IE"/>
        </w:rPr>
        <w:t xml:space="preserve"> Acton who both had baby boys recently. </w:t>
      </w:r>
      <w:r>
        <w:rPr>
          <w:lang w:val="en-IE"/>
        </w:rPr>
        <w:t xml:space="preserve"> </w:t>
      </w:r>
    </w:p>
    <w:p w:rsidR="00D0746E" w:rsidRPr="00D0746E" w:rsidRDefault="00D0746E" w:rsidP="000D31DF">
      <w:pPr>
        <w:rPr>
          <w:lang w:val="en-IE"/>
        </w:rPr>
      </w:pPr>
    </w:p>
    <w:p w:rsidR="000D31DF" w:rsidRDefault="000D31DF" w:rsidP="000D31DF">
      <w:pPr>
        <w:rPr>
          <w:b/>
          <w:lang w:val="en-IE"/>
        </w:rPr>
      </w:pPr>
      <w:r>
        <w:rPr>
          <w:b/>
          <w:lang w:val="en-IE"/>
        </w:rPr>
        <w:t>Thank you Parents/Guardians</w:t>
      </w:r>
    </w:p>
    <w:p w:rsidR="000D31DF" w:rsidRDefault="000D31DF" w:rsidP="000D31DF">
      <w:pPr>
        <w:rPr>
          <w:lang w:val="en-IE"/>
        </w:rPr>
      </w:pPr>
      <w:r>
        <w:rPr>
          <w:lang w:val="en-IE"/>
        </w:rPr>
        <w:t>On behalf of the staff I want to thank you all for having the children so well prepared for school. The staff appreciates the effort you have put into buying books, getting uniforms ready, labelling items, shopping to ensure the children have healthy lunches, tying back hair, getting the children up in time in the morning, helping with homework etc. etc. It has not been easy and congratulations on doing such a good job.</w:t>
      </w:r>
      <w:r w:rsidR="00377E03">
        <w:rPr>
          <w:lang w:val="en-IE"/>
        </w:rPr>
        <w:t xml:space="preserve"> For safety reasons boots are not allowed so please do not go to the expense of buying boots for the winter period. The school will </w:t>
      </w:r>
      <w:r w:rsidR="00E82CC6">
        <w:rPr>
          <w:lang w:val="en-IE"/>
        </w:rPr>
        <w:t>be well heated during the winter</w:t>
      </w:r>
      <w:r w:rsidR="00377E03">
        <w:rPr>
          <w:lang w:val="en-IE"/>
        </w:rPr>
        <w:t xml:space="preserve"> and while children are outside they need to be able to run around freely. </w:t>
      </w:r>
    </w:p>
    <w:p w:rsidR="000D31DF" w:rsidRDefault="000D31DF" w:rsidP="000D31DF">
      <w:pPr>
        <w:rPr>
          <w:lang w:val="en-IE"/>
        </w:rPr>
      </w:pPr>
    </w:p>
    <w:p w:rsidR="00D117C8" w:rsidRDefault="00D117C8" w:rsidP="0038367A">
      <w:pPr>
        <w:rPr>
          <w:b/>
        </w:rPr>
      </w:pPr>
      <w:r>
        <w:rPr>
          <w:b/>
        </w:rPr>
        <w:t>SAFETY in the CAR PARK</w:t>
      </w:r>
    </w:p>
    <w:p w:rsidR="00D117C8" w:rsidRDefault="001C5820" w:rsidP="0038367A">
      <w:r>
        <w:t>Our school community has ongoing concern</w:t>
      </w:r>
      <w:r w:rsidR="001A7787">
        <w:t>s about the church car park where</w:t>
      </w:r>
      <w:r>
        <w:t xml:space="preserve"> parents are dropping off/collecting children. I am surprised at the level of PARENTAL NEGLIGENCE in the car park</w:t>
      </w:r>
      <w:r w:rsidR="001A7787">
        <w:t>. Too many s</w:t>
      </w:r>
      <w:r>
        <w:t>mall children are being allow</w:t>
      </w:r>
      <w:r w:rsidR="001A7787">
        <w:t xml:space="preserve">ed by adults to get out of the car </w:t>
      </w:r>
      <w:r>
        <w:t>and walk</w:t>
      </w:r>
      <w:r w:rsidR="001A7787">
        <w:t>/run</w:t>
      </w:r>
      <w:r>
        <w:t xml:space="preserve"> through the car park without an adult. This is a CHILD PROTECTION issue. </w:t>
      </w:r>
      <w:r w:rsidR="001A7787">
        <w:t xml:space="preserve">For your child’s safety you should park your car in one of the parking bays and walk your child across the pedestrian crossing to the school gate. You are responsible for your child’s safety in the car park. </w:t>
      </w:r>
      <w:r w:rsidR="00FE6226">
        <w:t xml:space="preserve">Parent representatives from each class and the Parents Association committee will attend a meeting with the </w:t>
      </w:r>
      <w:r w:rsidR="00FE6226" w:rsidRPr="001A7787">
        <w:rPr>
          <w:caps/>
        </w:rPr>
        <w:t>Gárda Síochána</w:t>
      </w:r>
      <w:r w:rsidR="00FE6226">
        <w:t xml:space="preserve"> on this Monday, 22</w:t>
      </w:r>
      <w:r w:rsidR="00FE6226" w:rsidRPr="00FE6226">
        <w:rPr>
          <w:vertAlign w:val="superscript"/>
        </w:rPr>
        <w:t>nd</w:t>
      </w:r>
      <w:r w:rsidR="00FE6226">
        <w:t xml:space="preserve"> October. All parents will be informed of decisions made at this meeting. </w:t>
      </w:r>
      <w:r w:rsidR="00F83FCC">
        <w:t xml:space="preserve">If you would like to be a parent representative for your child’s class please let me know by sending an email, ringing the school or sending in a note with your child. </w:t>
      </w:r>
    </w:p>
    <w:p w:rsidR="00213BF1" w:rsidRDefault="00213BF1" w:rsidP="0038367A"/>
    <w:p w:rsidR="00213BF1" w:rsidRDefault="00213BF1" w:rsidP="0038367A">
      <w:pPr>
        <w:rPr>
          <w:b/>
        </w:rPr>
      </w:pPr>
      <w:r>
        <w:rPr>
          <w:b/>
        </w:rPr>
        <w:t>Official Opening Time</w:t>
      </w:r>
    </w:p>
    <w:p w:rsidR="00213BF1" w:rsidRDefault="00213BF1" w:rsidP="0038367A">
      <w:r>
        <w:t>The official opening time for the reception of pupils is 9.15am. The Board of Management cannot accept responsibility for pupils who arrive on the school grounds early</w:t>
      </w:r>
      <w:r w:rsidR="00287DFE">
        <w:t>.</w:t>
      </w:r>
    </w:p>
    <w:p w:rsidR="00213BF1" w:rsidRDefault="00213BF1" w:rsidP="0038367A"/>
    <w:p w:rsidR="00213BF1" w:rsidRDefault="00213BF1" w:rsidP="0038367A"/>
    <w:p w:rsidR="00213BF1" w:rsidRDefault="00213BF1" w:rsidP="0038367A">
      <w:pPr>
        <w:rPr>
          <w:b/>
        </w:rPr>
      </w:pPr>
      <w:r>
        <w:rPr>
          <w:b/>
        </w:rPr>
        <w:t>Attendance</w:t>
      </w:r>
    </w:p>
    <w:p w:rsidR="00213BF1" w:rsidRDefault="00213BF1" w:rsidP="00213BF1">
      <w:pPr>
        <w:rPr>
          <w:rFonts w:ascii="Droid Sans" w:hAnsi="Droid Sans"/>
          <w:color w:val="666666"/>
          <w:sz w:val="18"/>
          <w:szCs w:val="18"/>
        </w:rPr>
      </w:pPr>
      <w:r>
        <w:t>In the event of your child being absent please inform the class teacher in writing. Please use ‘absence notes’ at the back of the homework journal. School</w:t>
      </w:r>
      <w:r w:rsidR="00287DFE">
        <w:t>s</w:t>
      </w:r>
      <w:r>
        <w:t xml:space="preserve"> are obliged to monitor school attendance and to report, to the National Education Welfare Board, the name of any pupil who is absent for an aggregate of 20 days in more than one school year. This is a legal requirement on schools and one where there is no discretion. </w:t>
      </w:r>
    </w:p>
    <w:p w:rsidR="00213BF1" w:rsidRDefault="00213BF1" w:rsidP="0038367A">
      <w:pPr>
        <w:rPr>
          <w:b/>
        </w:rPr>
      </w:pPr>
    </w:p>
    <w:p w:rsidR="0038367A" w:rsidRDefault="0038367A" w:rsidP="0038367A">
      <w:pPr>
        <w:rPr>
          <w:b/>
          <w:lang w:val="en-IE"/>
        </w:rPr>
      </w:pPr>
      <w:r>
        <w:rPr>
          <w:b/>
        </w:rPr>
        <w:t xml:space="preserve">Information evening for parents of </w:t>
      </w:r>
      <w:r w:rsidR="00D0746E">
        <w:rPr>
          <w:b/>
        </w:rPr>
        <w:t xml:space="preserve">pupils in all classes: </w:t>
      </w:r>
      <w:r w:rsidR="00D0746E">
        <w:t xml:space="preserve">Information evenings </w:t>
      </w:r>
      <w:r w:rsidR="0091589C">
        <w:t xml:space="preserve">on what your child will be learning/doing this year </w:t>
      </w:r>
      <w:r w:rsidR="00D0746E">
        <w:t xml:space="preserve">are being organised for parents </w:t>
      </w:r>
      <w:r w:rsidR="0091589C">
        <w:t xml:space="preserve">at 8pm </w:t>
      </w:r>
      <w:r w:rsidR="00D0746E">
        <w:t xml:space="preserve">on </w:t>
      </w:r>
      <w:r w:rsidR="0091589C">
        <w:t>Thursdays</w:t>
      </w:r>
      <w:r w:rsidR="00BE6438">
        <w:t xml:space="preserve"> during </w:t>
      </w:r>
      <w:r w:rsidR="00D0746E">
        <w:t xml:space="preserve">the month of October. You will be informed as to when the meeting is on for your child/children. </w:t>
      </w:r>
      <w:r w:rsidR="009C4C36">
        <w:t xml:space="preserve">As you will understand, it is best that child-minding arrangements be made for children at this time. </w:t>
      </w:r>
      <w:r w:rsidRPr="0038367A">
        <w:br/>
      </w:r>
    </w:p>
    <w:p w:rsidR="006A1B0E" w:rsidRPr="006A1B0E" w:rsidRDefault="006A1B0E" w:rsidP="0038367A">
      <w:pPr>
        <w:rPr>
          <w:lang w:val="en-IE"/>
        </w:rPr>
      </w:pPr>
      <w:r>
        <w:rPr>
          <w:b/>
          <w:lang w:val="en-IE"/>
        </w:rPr>
        <w:t xml:space="preserve">Lunch: </w:t>
      </w:r>
      <w:r>
        <w:rPr>
          <w:lang w:val="en-IE"/>
        </w:rPr>
        <w:t xml:space="preserve">The school has a healthy lunch policy, which will be reviewed during the coming school year. We will be looking for your suggestions during this process. If you are interested in being part of this process please send a note into the school or send me an email. </w:t>
      </w:r>
    </w:p>
    <w:p w:rsidR="006A1B0E" w:rsidRDefault="006A1B0E" w:rsidP="006A1B0E">
      <w:pPr>
        <w:pStyle w:val="NormalWeb"/>
        <w:shd w:val="clear" w:color="auto" w:fill="FFFFFF"/>
        <w:spacing w:before="0" w:beforeAutospacing="0" w:after="0" w:afterAutospacing="0" w:line="278" w:lineRule="atLeast"/>
        <w:textAlignment w:val="baseline"/>
        <w:rPr>
          <w:rStyle w:val="Strong"/>
          <w:rFonts w:ascii="inherit" w:hAnsi="inherit"/>
          <w:color w:val="666666"/>
          <w:sz w:val="18"/>
          <w:szCs w:val="18"/>
          <w:bdr w:val="none" w:sz="0" w:space="0" w:color="auto" w:frame="1"/>
        </w:rPr>
      </w:pPr>
    </w:p>
    <w:p w:rsidR="00213BF1" w:rsidRPr="00213BF1" w:rsidRDefault="00213BF1" w:rsidP="000D31DF">
      <w:pPr>
        <w:rPr>
          <w:lang w:val="en-IE"/>
        </w:rPr>
      </w:pPr>
      <w:r>
        <w:rPr>
          <w:b/>
          <w:lang w:val="en-IE"/>
        </w:rPr>
        <w:t>Allergies/ Medication</w:t>
      </w:r>
      <w:r w:rsidR="006A1B0E">
        <w:rPr>
          <w:b/>
          <w:lang w:val="en-IE"/>
        </w:rPr>
        <w:t xml:space="preserve">: </w:t>
      </w:r>
      <w:r>
        <w:rPr>
          <w:lang w:val="en-IE"/>
        </w:rPr>
        <w:t xml:space="preserve">Please inform the school of any allergies which your child may have and any prescribed medication which they may require during school time. </w:t>
      </w:r>
      <w:r w:rsidR="006A1B0E">
        <w:rPr>
          <w:lang w:val="en-IE"/>
        </w:rPr>
        <w:t xml:space="preserve">It is essential that our records in relation to this are kept updated. </w:t>
      </w:r>
    </w:p>
    <w:p w:rsidR="00213BF1" w:rsidRDefault="00213BF1" w:rsidP="000D31DF">
      <w:pPr>
        <w:rPr>
          <w:b/>
          <w:lang w:val="en-IE"/>
        </w:rPr>
      </w:pPr>
    </w:p>
    <w:p w:rsidR="000D31DF" w:rsidRDefault="000D31DF" w:rsidP="000D31DF">
      <w:pPr>
        <w:rPr>
          <w:lang w:val="en-IE"/>
        </w:rPr>
      </w:pPr>
      <w:r>
        <w:rPr>
          <w:b/>
          <w:lang w:val="en-IE"/>
        </w:rPr>
        <w:t xml:space="preserve">Mercy Day </w:t>
      </w:r>
      <w:r w:rsidR="00577522">
        <w:rPr>
          <w:b/>
          <w:lang w:val="en-IE"/>
        </w:rPr>
        <w:t xml:space="preserve">MASS, Thursday </w:t>
      </w:r>
      <w:r>
        <w:rPr>
          <w:b/>
          <w:lang w:val="en-IE"/>
        </w:rPr>
        <w:t>2</w:t>
      </w:r>
      <w:r w:rsidR="00577522">
        <w:rPr>
          <w:b/>
          <w:lang w:val="en-IE"/>
        </w:rPr>
        <w:t>5</w:t>
      </w:r>
      <w:r w:rsidRPr="000D31DF">
        <w:rPr>
          <w:b/>
          <w:vertAlign w:val="superscript"/>
          <w:lang w:val="en-IE"/>
        </w:rPr>
        <w:t>th</w:t>
      </w:r>
      <w:r>
        <w:rPr>
          <w:b/>
          <w:lang w:val="en-IE"/>
        </w:rPr>
        <w:t xml:space="preserve"> September</w:t>
      </w:r>
      <w:r w:rsidR="007E75B5">
        <w:rPr>
          <w:b/>
          <w:lang w:val="en-IE"/>
        </w:rPr>
        <w:t xml:space="preserve">: </w:t>
      </w:r>
      <w:r>
        <w:rPr>
          <w:lang w:val="en-IE"/>
        </w:rPr>
        <w:t xml:space="preserve">To celebrate Mercy Day we have mass in the school at 1.30p.m. </w:t>
      </w:r>
      <w:proofErr w:type="gramStart"/>
      <w:r w:rsidR="00377E03">
        <w:rPr>
          <w:lang w:val="en-IE"/>
        </w:rPr>
        <w:t>for</w:t>
      </w:r>
      <w:proofErr w:type="gramEnd"/>
      <w:r w:rsidR="00377E03">
        <w:rPr>
          <w:lang w:val="en-IE"/>
        </w:rPr>
        <w:t xml:space="preserve"> 1</w:t>
      </w:r>
      <w:r w:rsidR="00377E03" w:rsidRPr="00377E03">
        <w:rPr>
          <w:vertAlign w:val="superscript"/>
          <w:lang w:val="en-IE"/>
        </w:rPr>
        <w:t>st</w:t>
      </w:r>
      <w:r w:rsidR="00377E03">
        <w:rPr>
          <w:lang w:val="en-IE"/>
        </w:rPr>
        <w:t xml:space="preserve"> – 6</w:t>
      </w:r>
      <w:r w:rsidR="00377E03" w:rsidRPr="00377E03">
        <w:rPr>
          <w:vertAlign w:val="superscript"/>
          <w:lang w:val="en-IE"/>
        </w:rPr>
        <w:t>th</w:t>
      </w:r>
      <w:r w:rsidR="00377E03">
        <w:rPr>
          <w:lang w:val="en-IE"/>
        </w:rPr>
        <w:t xml:space="preserve"> classes. </w:t>
      </w:r>
      <w:r>
        <w:rPr>
          <w:lang w:val="en-IE"/>
        </w:rPr>
        <w:t xml:space="preserve">Parents able to attend will be very welcome. The cross on this notepaper is the Mercy Cross reminding us of Catherine Mc </w:t>
      </w:r>
      <w:proofErr w:type="spellStart"/>
      <w:r>
        <w:rPr>
          <w:lang w:val="en-IE"/>
        </w:rPr>
        <w:t>Auley</w:t>
      </w:r>
      <w:proofErr w:type="spellEnd"/>
      <w:r>
        <w:rPr>
          <w:lang w:val="en-IE"/>
        </w:rPr>
        <w:t xml:space="preserve">, a Mercy Sister who founded our school in 1902. </w:t>
      </w:r>
    </w:p>
    <w:p w:rsidR="00597D52" w:rsidRDefault="00597D52" w:rsidP="000D31DF">
      <w:pPr>
        <w:rPr>
          <w:b/>
          <w:lang w:val="en-IE"/>
        </w:rPr>
      </w:pPr>
    </w:p>
    <w:p w:rsidR="000D31DF" w:rsidRDefault="000D31DF" w:rsidP="000D31DF">
      <w:pPr>
        <w:rPr>
          <w:lang w:val="en-IE"/>
        </w:rPr>
      </w:pPr>
      <w:r>
        <w:rPr>
          <w:b/>
          <w:lang w:val="en-IE"/>
        </w:rPr>
        <w:t>Insurance</w:t>
      </w:r>
      <w:r w:rsidR="007E75B5">
        <w:rPr>
          <w:b/>
          <w:lang w:val="en-IE"/>
        </w:rPr>
        <w:t xml:space="preserve">: </w:t>
      </w:r>
      <w:r w:rsidR="00577522" w:rsidRPr="00577522">
        <w:rPr>
          <w:lang w:val="en-IE"/>
        </w:rPr>
        <w:t>P</w:t>
      </w:r>
      <w:r>
        <w:rPr>
          <w:lang w:val="en-IE"/>
        </w:rPr>
        <w:t>lease ensure you fill in the Insurance form. We recommend that all parent</w:t>
      </w:r>
      <w:r w:rsidR="00287DFE">
        <w:rPr>
          <w:lang w:val="en-IE"/>
        </w:rPr>
        <w:t>s avail of this insurance. At €9</w:t>
      </w:r>
      <w:r>
        <w:rPr>
          <w:lang w:val="en-IE"/>
        </w:rPr>
        <w:t xml:space="preserve"> for 24 hour cover, it is very good value for money. Forms are available from the office. </w:t>
      </w:r>
    </w:p>
    <w:p w:rsidR="00C2033E" w:rsidRDefault="00C2033E" w:rsidP="000D31DF">
      <w:pPr>
        <w:rPr>
          <w:lang w:val="en-IE"/>
        </w:rPr>
      </w:pPr>
    </w:p>
    <w:p w:rsidR="0038367A" w:rsidRDefault="009C4C36" w:rsidP="000D31DF">
      <w:pPr>
        <w:rPr>
          <w:b/>
          <w:lang w:val="en-IE"/>
        </w:rPr>
      </w:pPr>
      <w:r>
        <w:rPr>
          <w:b/>
          <w:lang w:val="en-IE"/>
        </w:rPr>
        <w:t>Parents Association</w:t>
      </w:r>
    </w:p>
    <w:p w:rsidR="009C4C36" w:rsidRDefault="009C4C36" w:rsidP="000D31DF">
      <w:pPr>
        <w:rPr>
          <w:lang w:val="en-IE"/>
        </w:rPr>
      </w:pPr>
      <w:r>
        <w:rPr>
          <w:lang w:val="en-IE"/>
        </w:rPr>
        <w:t>I want to thank sincerely all parents who have supported t</w:t>
      </w:r>
      <w:r w:rsidR="007E75B5">
        <w:rPr>
          <w:lang w:val="en-IE"/>
        </w:rPr>
        <w:t>he school during the year. As you have been informed, t</w:t>
      </w:r>
      <w:r>
        <w:rPr>
          <w:lang w:val="en-IE"/>
        </w:rPr>
        <w:t>he Parents Association will hold its AGM</w:t>
      </w:r>
      <w:r w:rsidR="007E75B5">
        <w:rPr>
          <w:lang w:val="en-IE"/>
        </w:rPr>
        <w:t xml:space="preserve"> </w:t>
      </w:r>
      <w:r w:rsidR="0063457C">
        <w:rPr>
          <w:lang w:val="en-IE"/>
        </w:rPr>
        <w:t>on Wednesday</w:t>
      </w:r>
      <w:r w:rsidR="00577522">
        <w:rPr>
          <w:lang w:val="en-IE"/>
        </w:rPr>
        <w:t xml:space="preserve">, 1st </w:t>
      </w:r>
      <w:r w:rsidR="007E75B5">
        <w:rPr>
          <w:lang w:val="en-IE"/>
        </w:rPr>
        <w:t>October.</w:t>
      </w:r>
      <w:r>
        <w:rPr>
          <w:lang w:val="en-IE"/>
        </w:rPr>
        <w:t xml:space="preserve"> I look forward to meeting many new faces there. </w:t>
      </w:r>
      <w:r w:rsidR="00577522">
        <w:rPr>
          <w:lang w:val="en-IE"/>
        </w:rPr>
        <w:t>Please support the clothing collection in the school next Friday, 26</w:t>
      </w:r>
      <w:r w:rsidR="00577522" w:rsidRPr="00577522">
        <w:rPr>
          <w:vertAlign w:val="superscript"/>
          <w:lang w:val="en-IE"/>
        </w:rPr>
        <w:t>th</w:t>
      </w:r>
      <w:r w:rsidR="00577522">
        <w:rPr>
          <w:lang w:val="en-IE"/>
        </w:rPr>
        <w:t xml:space="preserve"> September. </w:t>
      </w:r>
      <w:r>
        <w:rPr>
          <w:lang w:val="en-IE"/>
        </w:rPr>
        <w:t>Sup</w:t>
      </w:r>
      <w:r w:rsidR="002057A1">
        <w:rPr>
          <w:lang w:val="en-IE"/>
        </w:rPr>
        <w:t xml:space="preserve">port from parents is essential in helping us to meet the needs of our children. </w:t>
      </w:r>
      <w:r>
        <w:rPr>
          <w:lang w:val="en-IE"/>
        </w:rPr>
        <w:t xml:space="preserve"> Thank you for all you do. </w:t>
      </w:r>
    </w:p>
    <w:p w:rsidR="006A1B0E" w:rsidRDefault="006A1B0E" w:rsidP="000D31DF">
      <w:pPr>
        <w:rPr>
          <w:lang w:val="en-IE"/>
        </w:rPr>
      </w:pPr>
    </w:p>
    <w:p w:rsidR="006A1B0E" w:rsidRPr="006A1B0E" w:rsidRDefault="006A1B0E" w:rsidP="006A1B0E">
      <w:pPr>
        <w:rPr>
          <w:rFonts w:ascii="Droid Sans" w:hAnsi="Droid Sans"/>
        </w:rPr>
      </w:pPr>
      <w:r>
        <w:rPr>
          <w:b/>
          <w:lang w:val="en-IE"/>
        </w:rPr>
        <w:lastRenderedPageBreak/>
        <w:t xml:space="preserve">School Website: </w:t>
      </w:r>
      <w:r w:rsidRPr="006A1B0E">
        <w:rPr>
          <w:rFonts w:ascii="Droid Sans" w:hAnsi="Droid Sans"/>
        </w:rPr>
        <w:t>The school website contains a lot of useful information e.g. news about recent and upcoming events, links to educational websites, booklets for parents, holiday schedule, newsletter</w:t>
      </w:r>
      <w:r w:rsidR="00543939">
        <w:rPr>
          <w:rFonts w:ascii="Droid Sans" w:hAnsi="Droid Sans"/>
        </w:rPr>
        <w:t>s etc</w:t>
      </w:r>
      <w:r w:rsidRPr="006A1B0E">
        <w:rPr>
          <w:rFonts w:ascii="Droid Sans" w:hAnsi="Droid Sans"/>
        </w:rPr>
        <w:t>.</w:t>
      </w:r>
    </w:p>
    <w:p w:rsidR="00543939" w:rsidRDefault="00543939" w:rsidP="00543939">
      <w:pPr>
        <w:pStyle w:val="NormalWeb"/>
        <w:shd w:val="clear" w:color="auto" w:fill="FFFFFF"/>
        <w:spacing w:before="0" w:beforeAutospacing="0" w:after="0" w:afterAutospacing="0" w:line="278" w:lineRule="atLeast"/>
        <w:textAlignment w:val="baseline"/>
        <w:rPr>
          <w:rFonts w:ascii="Droid Sans" w:hAnsi="Droid Sans"/>
          <w:color w:val="666666"/>
          <w:sz w:val="18"/>
          <w:szCs w:val="18"/>
        </w:rPr>
      </w:pPr>
      <w:r w:rsidRPr="00543939">
        <w:rPr>
          <w:rStyle w:val="Strong"/>
          <w:rFonts w:ascii="inherit" w:hAnsi="inherit"/>
          <w:bdr w:val="none" w:sz="0" w:space="0" w:color="auto" w:frame="1"/>
        </w:rPr>
        <w:t>Appointments</w:t>
      </w:r>
      <w:r>
        <w:rPr>
          <w:rStyle w:val="Strong"/>
          <w:rFonts w:ascii="inherit" w:hAnsi="inherit"/>
          <w:bdr w:val="none" w:sz="0" w:space="0" w:color="auto" w:frame="1"/>
        </w:rPr>
        <w:t xml:space="preserve">: </w:t>
      </w:r>
      <w:r w:rsidRPr="00543939">
        <w:rPr>
          <w:rFonts w:ascii="Droid Sans" w:hAnsi="Droid Sans"/>
        </w:rPr>
        <w:t>Parents are always welcome to meet with staff in relation to their child. However, we kindly request that you phone in advance for an appointment.  Such appointments can be made through the secretary (Ann</w:t>
      </w:r>
      <w:r>
        <w:rPr>
          <w:rFonts w:ascii="Droid Sans" w:hAnsi="Droid Sans"/>
        </w:rPr>
        <w:t>e</w:t>
      </w:r>
      <w:r w:rsidRPr="00543939">
        <w:rPr>
          <w:rFonts w:ascii="Droid Sans" w:hAnsi="Droid Sans"/>
        </w:rPr>
        <w:t xml:space="preserve">). To facilitate supervision of pupils, these meetings are </w:t>
      </w:r>
      <w:r>
        <w:rPr>
          <w:rFonts w:ascii="Droid Sans" w:hAnsi="Droid Sans"/>
        </w:rPr>
        <w:t xml:space="preserve">generally </w:t>
      </w:r>
      <w:r w:rsidRPr="00543939">
        <w:rPr>
          <w:rFonts w:ascii="Droid Sans" w:hAnsi="Droid Sans"/>
        </w:rPr>
        <w:t>from 2.10p.m</w:t>
      </w:r>
      <w:r>
        <w:rPr>
          <w:rFonts w:ascii="Droid Sans" w:hAnsi="Droid Sans"/>
          <w:color w:val="666666"/>
          <w:sz w:val="18"/>
          <w:szCs w:val="18"/>
        </w:rPr>
        <w:t>.</w:t>
      </w:r>
    </w:p>
    <w:p w:rsidR="00543939" w:rsidRDefault="00543939" w:rsidP="00543939">
      <w:pPr>
        <w:pStyle w:val="NormalWeb"/>
        <w:shd w:val="clear" w:color="auto" w:fill="FFFFFF"/>
        <w:spacing w:before="0" w:beforeAutospacing="0" w:after="0" w:afterAutospacing="0" w:line="278" w:lineRule="atLeast"/>
        <w:textAlignment w:val="baseline"/>
        <w:rPr>
          <w:rFonts w:ascii="Droid Sans" w:hAnsi="Droid Sans"/>
          <w:color w:val="666666"/>
          <w:sz w:val="18"/>
          <w:szCs w:val="18"/>
        </w:rPr>
      </w:pPr>
    </w:p>
    <w:p w:rsidR="0063457C" w:rsidRDefault="0063457C" w:rsidP="000D31DF">
      <w:pPr>
        <w:rPr>
          <w:lang w:val="en-IE"/>
        </w:rPr>
      </w:pPr>
      <w:r>
        <w:rPr>
          <w:b/>
          <w:lang w:val="en-IE"/>
        </w:rPr>
        <w:t xml:space="preserve">Junior </w:t>
      </w:r>
      <w:r w:rsidR="007E75B5">
        <w:rPr>
          <w:b/>
          <w:lang w:val="en-IE"/>
        </w:rPr>
        <w:t>Infants</w:t>
      </w:r>
      <w:r>
        <w:rPr>
          <w:b/>
          <w:lang w:val="en-IE"/>
        </w:rPr>
        <w:t xml:space="preserve">/ Senior </w:t>
      </w:r>
      <w:proofErr w:type="gramStart"/>
      <w:r>
        <w:rPr>
          <w:b/>
          <w:lang w:val="en-IE"/>
        </w:rPr>
        <w:t>Infants :</w:t>
      </w:r>
      <w:proofErr w:type="gramEnd"/>
      <w:r w:rsidR="00543939">
        <w:rPr>
          <w:b/>
          <w:lang w:val="en-IE"/>
        </w:rPr>
        <w:t xml:space="preserve"> </w:t>
      </w:r>
      <w:r>
        <w:rPr>
          <w:lang w:val="en-IE"/>
        </w:rPr>
        <w:t xml:space="preserve">The theme for September is </w:t>
      </w:r>
      <w:r w:rsidR="00E3540E">
        <w:rPr>
          <w:i/>
          <w:lang w:val="en-IE"/>
        </w:rPr>
        <w:t>Myself</w:t>
      </w:r>
      <w:r>
        <w:rPr>
          <w:i/>
          <w:lang w:val="en-IE"/>
        </w:rPr>
        <w:t xml:space="preserve">. </w:t>
      </w:r>
      <w:r>
        <w:rPr>
          <w:lang w:val="en-IE"/>
        </w:rPr>
        <w:t xml:space="preserve">We discussed growing up and the children brought in two photos, one of themselves as a baby and a current photo. The photographs were presented as a ‘Guess Who?’ display. We have introduced the letters s, a, t and </w:t>
      </w:r>
      <w:proofErr w:type="spellStart"/>
      <w:r>
        <w:rPr>
          <w:lang w:val="en-IE"/>
        </w:rPr>
        <w:t>i</w:t>
      </w:r>
      <w:proofErr w:type="spellEnd"/>
      <w:r>
        <w:rPr>
          <w:lang w:val="en-IE"/>
        </w:rPr>
        <w:t xml:space="preserve"> and the col</w:t>
      </w:r>
      <w:r w:rsidR="00E3540E">
        <w:rPr>
          <w:lang w:val="en-IE"/>
        </w:rPr>
        <w:t>ours red, blue, yellow and purple</w:t>
      </w:r>
      <w:r>
        <w:rPr>
          <w:lang w:val="en-IE"/>
        </w:rPr>
        <w:t xml:space="preserve">. Autumn has been introduced to the children. The children were introduced to </w:t>
      </w:r>
      <w:proofErr w:type="spellStart"/>
      <w:r>
        <w:rPr>
          <w:i/>
          <w:lang w:val="en-IE"/>
        </w:rPr>
        <w:t>Aistear</w:t>
      </w:r>
      <w:proofErr w:type="spellEnd"/>
      <w:r>
        <w:rPr>
          <w:i/>
          <w:lang w:val="en-IE"/>
        </w:rPr>
        <w:t xml:space="preserve"> </w:t>
      </w:r>
      <w:r>
        <w:rPr>
          <w:lang w:val="en-IE"/>
        </w:rPr>
        <w:t xml:space="preserve">where the theme </w:t>
      </w:r>
      <w:r w:rsidR="00E3540E">
        <w:rPr>
          <w:lang w:val="en-IE"/>
        </w:rPr>
        <w:t>for this month was ‘The Hospital</w:t>
      </w:r>
      <w:r>
        <w:rPr>
          <w:lang w:val="en-IE"/>
        </w:rPr>
        <w:t>’. Senior infants are being encouraged to immerse themselves in the imaginar</w:t>
      </w:r>
      <w:r w:rsidR="00E3540E">
        <w:rPr>
          <w:lang w:val="en-IE"/>
        </w:rPr>
        <w:t>y world of going to the Hospital</w:t>
      </w:r>
      <w:r>
        <w:rPr>
          <w:lang w:val="en-IE"/>
        </w:rPr>
        <w:t xml:space="preserve">. SI are revising all letter sounds, pencil grip </w:t>
      </w:r>
      <w:proofErr w:type="gramStart"/>
      <w:r>
        <w:rPr>
          <w:lang w:val="en-IE"/>
        </w:rPr>
        <w:t>and  letter</w:t>
      </w:r>
      <w:proofErr w:type="gramEnd"/>
      <w:r>
        <w:rPr>
          <w:lang w:val="en-IE"/>
        </w:rPr>
        <w:t xml:space="preserve"> formation. We are also revising number formation and counting from one to twenty. Keep reading!</w:t>
      </w:r>
      <w:r w:rsidR="00E3540E">
        <w:rPr>
          <w:lang w:val="en-IE"/>
        </w:rPr>
        <w:t xml:space="preserve"> Junior Infants are learning how to hold a pencil correctly when writing – keep practising!</w:t>
      </w:r>
    </w:p>
    <w:p w:rsidR="0063457C" w:rsidRDefault="0063457C" w:rsidP="000D31DF">
      <w:pPr>
        <w:rPr>
          <w:lang w:val="en-IE"/>
        </w:rPr>
      </w:pPr>
    </w:p>
    <w:p w:rsidR="0063457C" w:rsidRDefault="0063457C" w:rsidP="000D31DF">
      <w:pPr>
        <w:rPr>
          <w:lang w:val="en-IE"/>
        </w:rPr>
      </w:pPr>
      <w:r>
        <w:rPr>
          <w:b/>
          <w:lang w:val="en-IE"/>
        </w:rPr>
        <w:t>1</w:t>
      </w:r>
      <w:r w:rsidRPr="0063457C">
        <w:rPr>
          <w:b/>
          <w:vertAlign w:val="superscript"/>
          <w:lang w:val="en-IE"/>
        </w:rPr>
        <w:t>st</w:t>
      </w:r>
      <w:r>
        <w:rPr>
          <w:b/>
          <w:lang w:val="en-IE"/>
        </w:rPr>
        <w:t>/2</w:t>
      </w:r>
      <w:r w:rsidRPr="0063457C">
        <w:rPr>
          <w:b/>
          <w:vertAlign w:val="superscript"/>
          <w:lang w:val="en-IE"/>
        </w:rPr>
        <w:t>nd</w:t>
      </w:r>
      <w:r>
        <w:rPr>
          <w:b/>
          <w:lang w:val="en-IE"/>
        </w:rPr>
        <w:t xml:space="preserve"> classes </w:t>
      </w:r>
      <w:r>
        <w:rPr>
          <w:lang w:val="en-IE"/>
        </w:rPr>
        <w:t xml:space="preserve">are settling very well into their new classrooms after our summer holidays. We are very busy learning about </w:t>
      </w:r>
      <w:proofErr w:type="spellStart"/>
      <w:r>
        <w:rPr>
          <w:i/>
          <w:lang w:val="en-IE"/>
        </w:rPr>
        <w:t>Mé</w:t>
      </w:r>
      <w:proofErr w:type="spellEnd"/>
      <w:r>
        <w:rPr>
          <w:i/>
          <w:lang w:val="en-IE"/>
        </w:rPr>
        <w:t xml:space="preserve"> </w:t>
      </w:r>
      <w:proofErr w:type="spellStart"/>
      <w:r>
        <w:rPr>
          <w:i/>
          <w:lang w:val="en-IE"/>
        </w:rPr>
        <w:t>Féin</w:t>
      </w:r>
      <w:proofErr w:type="spellEnd"/>
      <w:r>
        <w:rPr>
          <w:i/>
          <w:lang w:val="en-IE"/>
        </w:rPr>
        <w:t xml:space="preserve"> </w:t>
      </w:r>
      <w:r>
        <w:rPr>
          <w:lang w:val="en-IE"/>
        </w:rPr>
        <w:t xml:space="preserve">in </w:t>
      </w:r>
      <w:proofErr w:type="spellStart"/>
      <w:r>
        <w:rPr>
          <w:lang w:val="en-IE"/>
        </w:rPr>
        <w:t>Gaeilge</w:t>
      </w:r>
      <w:proofErr w:type="spellEnd"/>
      <w:r>
        <w:rPr>
          <w:lang w:val="en-IE"/>
        </w:rPr>
        <w:t xml:space="preserve"> and we are doing lots of number work in Maths. We are talking and learning all about: </w:t>
      </w:r>
      <w:proofErr w:type="gramStart"/>
      <w:r>
        <w:rPr>
          <w:lang w:val="en-IE"/>
        </w:rPr>
        <w:t>myself</w:t>
      </w:r>
      <w:proofErr w:type="gramEnd"/>
      <w:r>
        <w:rPr>
          <w:lang w:val="en-IE"/>
        </w:rPr>
        <w:t xml:space="preserve">, my family and my friends in SESE. We are trying our best to remember our school’s golden rules. We have completed beautiful self-portraits in Art. We are all putting great effort into our homework especially our reading and hand-writing. </w:t>
      </w:r>
    </w:p>
    <w:p w:rsidR="0063457C" w:rsidRDefault="0063457C" w:rsidP="000D31DF">
      <w:pPr>
        <w:rPr>
          <w:lang w:val="en-IE"/>
        </w:rPr>
      </w:pPr>
    </w:p>
    <w:p w:rsidR="0063457C" w:rsidRDefault="0063457C" w:rsidP="000D31DF">
      <w:pPr>
        <w:rPr>
          <w:lang w:val="en-IE"/>
        </w:rPr>
      </w:pPr>
      <w:r>
        <w:rPr>
          <w:b/>
          <w:lang w:val="en-IE"/>
        </w:rPr>
        <w:t>3</w:t>
      </w:r>
      <w:r w:rsidRPr="0063457C">
        <w:rPr>
          <w:b/>
          <w:vertAlign w:val="superscript"/>
          <w:lang w:val="en-IE"/>
        </w:rPr>
        <w:t>rd</w:t>
      </w:r>
      <w:r>
        <w:rPr>
          <w:b/>
          <w:lang w:val="en-IE"/>
        </w:rPr>
        <w:t>/4</w:t>
      </w:r>
      <w:r w:rsidRPr="0063457C">
        <w:rPr>
          <w:b/>
          <w:vertAlign w:val="superscript"/>
          <w:lang w:val="en-IE"/>
        </w:rPr>
        <w:t>th</w:t>
      </w:r>
      <w:r>
        <w:rPr>
          <w:b/>
          <w:lang w:val="en-IE"/>
        </w:rPr>
        <w:t xml:space="preserve"> classes </w:t>
      </w:r>
      <w:r>
        <w:rPr>
          <w:lang w:val="en-IE"/>
        </w:rPr>
        <w:t xml:space="preserve">are enjoying their ‘learning stations’ which include handwriting, oral language, comprehension strategies, spelling </w:t>
      </w:r>
      <w:proofErr w:type="gramStart"/>
      <w:r>
        <w:rPr>
          <w:lang w:val="en-IE"/>
        </w:rPr>
        <w:t>and  interactive</w:t>
      </w:r>
      <w:proofErr w:type="gramEnd"/>
      <w:r>
        <w:rPr>
          <w:lang w:val="en-IE"/>
        </w:rPr>
        <w:t xml:space="preserve"> white-board activities. In </w:t>
      </w:r>
      <w:proofErr w:type="spellStart"/>
      <w:r>
        <w:rPr>
          <w:lang w:val="en-IE"/>
        </w:rPr>
        <w:t>Gaeilge</w:t>
      </w:r>
      <w:proofErr w:type="spellEnd"/>
      <w:r>
        <w:rPr>
          <w:lang w:val="en-IE"/>
        </w:rPr>
        <w:t xml:space="preserve"> we are learning all about </w:t>
      </w:r>
      <w:proofErr w:type="spellStart"/>
      <w:r>
        <w:rPr>
          <w:i/>
          <w:lang w:val="en-IE"/>
        </w:rPr>
        <w:t>Mé</w:t>
      </w:r>
      <w:proofErr w:type="spellEnd"/>
      <w:r>
        <w:rPr>
          <w:i/>
          <w:lang w:val="en-IE"/>
        </w:rPr>
        <w:t xml:space="preserve"> </w:t>
      </w:r>
      <w:proofErr w:type="spellStart"/>
      <w:r>
        <w:rPr>
          <w:i/>
          <w:lang w:val="en-IE"/>
        </w:rPr>
        <w:t>Féin</w:t>
      </w:r>
      <w:proofErr w:type="spellEnd"/>
      <w:r>
        <w:rPr>
          <w:i/>
          <w:lang w:val="en-IE"/>
        </w:rPr>
        <w:t xml:space="preserve">. </w:t>
      </w:r>
      <w:r w:rsidR="00E3540E">
        <w:rPr>
          <w:lang w:val="en-IE"/>
        </w:rPr>
        <w:t>In 3</w:t>
      </w:r>
      <w:r w:rsidR="00E3540E" w:rsidRPr="00E3540E">
        <w:rPr>
          <w:vertAlign w:val="superscript"/>
          <w:lang w:val="en-IE"/>
        </w:rPr>
        <w:t>rd</w:t>
      </w:r>
      <w:r w:rsidR="00E3540E">
        <w:rPr>
          <w:lang w:val="en-IE"/>
        </w:rPr>
        <w:t>/4</w:t>
      </w:r>
      <w:r w:rsidR="00E3540E" w:rsidRPr="00E3540E">
        <w:rPr>
          <w:vertAlign w:val="superscript"/>
          <w:lang w:val="en-IE"/>
        </w:rPr>
        <w:t>th</w:t>
      </w:r>
      <w:r w:rsidR="00E3540E">
        <w:rPr>
          <w:lang w:val="en-IE"/>
        </w:rPr>
        <w:t xml:space="preserve"> </w:t>
      </w:r>
      <w:r w:rsidR="00597D52">
        <w:rPr>
          <w:lang w:val="en-IE"/>
        </w:rPr>
        <w:t>class</w:t>
      </w:r>
      <w:r w:rsidR="00E3540E">
        <w:rPr>
          <w:lang w:val="en-IE"/>
        </w:rPr>
        <w:t>es</w:t>
      </w:r>
      <w:r w:rsidR="00597D52">
        <w:rPr>
          <w:lang w:val="en-IE"/>
        </w:rPr>
        <w:t xml:space="preserve"> we are looking at the value of digits and the importance of place value in Maths while also working on addition and subtraction. In SESE in</w:t>
      </w:r>
      <w:r w:rsidR="00E3540E">
        <w:rPr>
          <w:lang w:val="en-IE"/>
        </w:rPr>
        <w:t xml:space="preserve"> 3</w:t>
      </w:r>
      <w:r w:rsidR="00E3540E" w:rsidRPr="00E3540E">
        <w:rPr>
          <w:vertAlign w:val="superscript"/>
          <w:lang w:val="en-IE"/>
        </w:rPr>
        <w:t>rd</w:t>
      </w:r>
      <w:r w:rsidR="00E3540E">
        <w:rPr>
          <w:lang w:val="en-IE"/>
        </w:rPr>
        <w:t>/</w:t>
      </w:r>
      <w:r w:rsidR="00597D52">
        <w:rPr>
          <w:lang w:val="en-IE"/>
        </w:rPr>
        <w:t>4</w:t>
      </w:r>
      <w:r w:rsidR="00597D52" w:rsidRPr="00597D52">
        <w:rPr>
          <w:vertAlign w:val="superscript"/>
          <w:lang w:val="en-IE"/>
        </w:rPr>
        <w:t>th</w:t>
      </w:r>
      <w:r w:rsidR="00597D52">
        <w:rPr>
          <w:lang w:val="en-IE"/>
        </w:rPr>
        <w:t xml:space="preserve"> class</w:t>
      </w:r>
      <w:r w:rsidR="00E3540E">
        <w:rPr>
          <w:lang w:val="en-IE"/>
        </w:rPr>
        <w:t>es</w:t>
      </w:r>
      <w:r w:rsidR="00597D52">
        <w:rPr>
          <w:lang w:val="en-IE"/>
        </w:rPr>
        <w:t xml:space="preserve"> we are researching </w:t>
      </w:r>
      <w:r w:rsidR="00E3540E">
        <w:rPr>
          <w:lang w:val="en-IE"/>
        </w:rPr>
        <w:t>the history of our school, learning about the life cycle of the butterfly, the swan and</w:t>
      </w:r>
      <w:r w:rsidR="00287DFE">
        <w:rPr>
          <w:lang w:val="en-IE"/>
        </w:rPr>
        <w:t xml:space="preserve"> the oak tree. We are looking at</w:t>
      </w:r>
      <w:r w:rsidR="00E3540E">
        <w:rPr>
          <w:lang w:val="en-IE"/>
        </w:rPr>
        <w:t xml:space="preserve"> photos of </w:t>
      </w:r>
      <w:proofErr w:type="spellStart"/>
      <w:r w:rsidR="00E3540E">
        <w:rPr>
          <w:lang w:val="en-IE"/>
        </w:rPr>
        <w:t>Athleague</w:t>
      </w:r>
      <w:proofErr w:type="spellEnd"/>
      <w:r w:rsidR="00E3540E">
        <w:rPr>
          <w:lang w:val="en-IE"/>
        </w:rPr>
        <w:t xml:space="preserve"> and we ar</w:t>
      </w:r>
      <w:r w:rsidR="00287DFE">
        <w:rPr>
          <w:lang w:val="en-IE"/>
        </w:rPr>
        <w:t>e</w:t>
      </w:r>
      <w:r w:rsidR="00E3540E">
        <w:rPr>
          <w:lang w:val="en-IE"/>
        </w:rPr>
        <w:t xml:space="preserve"> working re</w:t>
      </w:r>
      <w:r w:rsidR="00287DFE">
        <w:rPr>
          <w:lang w:val="en-IE"/>
        </w:rPr>
        <w:t>a</w:t>
      </w:r>
      <w:r w:rsidR="00E3540E">
        <w:rPr>
          <w:lang w:val="en-IE"/>
        </w:rPr>
        <w:t xml:space="preserve">lly hard on our handwriting and presentation of our work. </w:t>
      </w:r>
      <w:r w:rsidR="00597D52">
        <w:rPr>
          <w:lang w:val="en-IE"/>
        </w:rPr>
        <w:t>We are delighted to be part of choir this year. You will hear our beautiful singing at Mercy Day Mass – our debut!!</w:t>
      </w:r>
    </w:p>
    <w:p w:rsidR="00597D52" w:rsidRDefault="00597D52" w:rsidP="000D31DF">
      <w:pPr>
        <w:rPr>
          <w:lang w:val="en-IE"/>
        </w:rPr>
      </w:pPr>
    </w:p>
    <w:p w:rsidR="000D31DF" w:rsidRPr="000D31DF" w:rsidRDefault="00597D52" w:rsidP="000D31DF">
      <w:pPr>
        <w:rPr>
          <w:lang w:val="en-IE"/>
        </w:rPr>
      </w:pPr>
      <w:r>
        <w:rPr>
          <w:b/>
          <w:lang w:val="en-IE"/>
        </w:rPr>
        <w:t>5</w:t>
      </w:r>
      <w:r w:rsidRPr="00597D52">
        <w:rPr>
          <w:b/>
          <w:vertAlign w:val="superscript"/>
          <w:lang w:val="en-IE"/>
        </w:rPr>
        <w:t>th</w:t>
      </w:r>
      <w:r>
        <w:rPr>
          <w:b/>
          <w:lang w:val="en-IE"/>
        </w:rPr>
        <w:t xml:space="preserve"> and 6</w:t>
      </w:r>
      <w:r w:rsidRPr="00597D52">
        <w:rPr>
          <w:b/>
          <w:vertAlign w:val="superscript"/>
          <w:lang w:val="en-IE"/>
        </w:rPr>
        <w:t>th</w:t>
      </w:r>
      <w:r>
        <w:rPr>
          <w:b/>
          <w:lang w:val="en-IE"/>
        </w:rPr>
        <w:t xml:space="preserve"> classes </w:t>
      </w:r>
      <w:r>
        <w:rPr>
          <w:lang w:val="en-IE"/>
        </w:rPr>
        <w:t xml:space="preserve">are working very hard. They are responsible for </w:t>
      </w:r>
      <w:proofErr w:type="spellStart"/>
      <w:r>
        <w:rPr>
          <w:i/>
          <w:lang w:val="en-IE"/>
        </w:rPr>
        <w:t>Lá</w:t>
      </w:r>
      <w:proofErr w:type="spellEnd"/>
      <w:r>
        <w:rPr>
          <w:i/>
          <w:lang w:val="en-IE"/>
        </w:rPr>
        <w:t xml:space="preserve"> </w:t>
      </w:r>
      <w:proofErr w:type="spellStart"/>
      <w:proofErr w:type="gramStart"/>
      <w:r>
        <w:rPr>
          <w:i/>
          <w:lang w:val="en-IE"/>
        </w:rPr>
        <w:t>na</w:t>
      </w:r>
      <w:proofErr w:type="spellEnd"/>
      <w:proofErr w:type="gramEnd"/>
      <w:r>
        <w:rPr>
          <w:i/>
          <w:lang w:val="en-IE"/>
        </w:rPr>
        <w:t xml:space="preserve"> </w:t>
      </w:r>
      <w:proofErr w:type="spellStart"/>
      <w:r>
        <w:rPr>
          <w:i/>
          <w:lang w:val="en-IE"/>
        </w:rPr>
        <w:t>Gaeilge</w:t>
      </w:r>
      <w:proofErr w:type="spellEnd"/>
      <w:r>
        <w:rPr>
          <w:lang w:val="en-IE"/>
        </w:rPr>
        <w:t xml:space="preserve"> which takes place on Wednesdays. In English we are using station teaching as a methodology for our English Curriculum objectives and we are really enjoying this. In Mat</w:t>
      </w:r>
      <w:r w:rsidR="00D33537">
        <w:rPr>
          <w:lang w:val="en-IE"/>
        </w:rPr>
        <w:t>h</w:t>
      </w:r>
      <w:r>
        <w:rPr>
          <w:lang w:val="en-IE"/>
        </w:rPr>
        <w:t>s we have been looking at Place Value, Addition an</w:t>
      </w:r>
      <w:r w:rsidR="00E3540E">
        <w:rPr>
          <w:lang w:val="en-IE"/>
        </w:rPr>
        <w:t>d Subtraction and 2D and 3D shapes</w:t>
      </w:r>
      <w:r>
        <w:rPr>
          <w:lang w:val="en-IE"/>
        </w:rPr>
        <w:t xml:space="preserve"> and we have been using </w:t>
      </w:r>
      <w:r>
        <w:rPr>
          <w:i/>
          <w:lang w:val="en-IE"/>
        </w:rPr>
        <w:t>Jump Maths</w:t>
      </w:r>
      <w:r>
        <w:rPr>
          <w:lang w:val="en-IE"/>
        </w:rPr>
        <w:t xml:space="preserve"> in all our classes. In History we are s</w:t>
      </w:r>
      <w:r w:rsidR="00E3540E">
        <w:rPr>
          <w:lang w:val="en-IE"/>
        </w:rPr>
        <w:t>tudying ‘1916 and the foundation of the State</w:t>
      </w:r>
      <w:r>
        <w:rPr>
          <w:lang w:val="en-IE"/>
        </w:rPr>
        <w:t xml:space="preserve">’ while in Geography we are learning all about </w:t>
      </w:r>
      <w:r w:rsidR="00E3540E">
        <w:rPr>
          <w:lang w:val="en-IE"/>
        </w:rPr>
        <w:t>land, rivers and seas of Ireland</w:t>
      </w:r>
      <w:proofErr w:type="gramStart"/>
      <w:r w:rsidR="00E3540E">
        <w:rPr>
          <w:lang w:val="en-IE"/>
        </w:rPr>
        <w:t>..</w:t>
      </w:r>
      <w:proofErr w:type="gramEnd"/>
      <w:r w:rsidR="00E3540E">
        <w:rPr>
          <w:lang w:val="en-IE"/>
        </w:rPr>
        <w:t xml:space="preserve"> In Science we are discussing ‘Plant and Animal Life’, </w:t>
      </w:r>
      <w:r>
        <w:rPr>
          <w:lang w:val="en-IE"/>
        </w:rPr>
        <w:t xml:space="preserve">Healthy Eating and our </w:t>
      </w:r>
      <w:r>
        <w:rPr>
          <w:lang w:val="en-IE"/>
        </w:rPr>
        <w:lastRenderedPageBreak/>
        <w:t>Healthy Lunch Policy</w:t>
      </w:r>
      <w:r w:rsidR="00E3540E">
        <w:rPr>
          <w:lang w:val="en-IE"/>
        </w:rPr>
        <w:t xml:space="preserve">. We participated in breaking the World Record with the Secondary school and we will hopefully be in the </w:t>
      </w:r>
      <w:r w:rsidR="00287DFE">
        <w:rPr>
          <w:lang w:val="en-IE"/>
        </w:rPr>
        <w:t>Guinness</w:t>
      </w:r>
      <w:r w:rsidR="00E3540E">
        <w:rPr>
          <w:lang w:val="en-IE"/>
        </w:rPr>
        <w:t xml:space="preserve"> book of World Records. </w:t>
      </w:r>
    </w:p>
    <w:sectPr w:rsidR="000D31DF" w:rsidRPr="000D31DF" w:rsidSect="00543939">
      <w:headerReference w:type="default" r:id="rId8"/>
      <w:footerReference w:type="default" r:id="rId9"/>
      <w:pgSz w:w="11906" w:h="16838"/>
      <w:pgMar w:top="1440" w:right="748" w:bottom="1440" w:left="902"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C9D" w:rsidRDefault="009C1C9D">
      <w:r>
        <w:separator/>
      </w:r>
    </w:p>
  </w:endnote>
  <w:endnote w:type="continuationSeparator" w:id="0">
    <w:p w:rsidR="009C1C9D" w:rsidRDefault="009C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roid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2094"/>
      <w:gridCol w:w="2094"/>
      <w:gridCol w:w="780"/>
      <w:gridCol w:w="1080"/>
      <w:gridCol w:w="2329"/>
      <w:gridCol w:w="2095"/>
    </w:tblGrid>
    <w:tr w:rsidR="00CB1EB7" w:rsidRPr="00CA42D5" w:rsidTr="00CA42D5">
      <w:tc>
        <w:tcPr>
          <w:tcW w:w="2094" w:type="dxa"/>
          <w:shd w:val="clear" w:color="auto" w:fill="auto"/>
          <w:vAlign w:val="center"/>
        </w:tcPr>
        <w:p w:rsidR="00CB1EB7" w:rsidRPr="00CA42D5" w:rsidRDefault="00404526" w:rsidP="001B5089">
          <w:pPr>
            <w:pStyle w:val="Footer"/>
            <w:rPr>
              <w:rFonts w:ascii="Arial" w:hAnsi="Arial" w:cs="Arial"/>
              <w:b/>
              <w:bCs/>
              <w:color w:val="00CCFF"/>
              <w:spacing w:val="20"/>
              <w:sz w:val="16"/>
              <w:szCs w:val="16"/>
            </w:rPr>
          </w:pPr>
          <w:r>
            <w:rPr>
              <w:noProof/>
              <w:szCs w:val="36"/>
              <w:lang w:val="en-IE" w:eastAsia="en-IE"/>
            </w:rPr>
            <w:drawing>
              <wp:inline distT="0" distB="0" distL="0" distR="0" wp14:anchorId="24AE5E2C" wp14:editId="505F779B">
                <wp:extent cx="1257300" cy="771525"/>
                <wp:effectExtent l="0" t="0" r="0" b="9525"/>
                <wp:docPr id="2" name="Picture 2" descr="ELLLogo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LLogo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771525"/>
                        </a:xfrm>
                        <a:prstGeom prst="rect">
                          <a:avLst/>
                        </a:prstGeom>
                        <a:noFill/>
                        <a:ln>
                          <a:noFill/>
                        </a:ln>
                      </pic:spPr>
                    </pic:pic>
                  </a:graphicData>
                </a:graphic>
              </wp:inline>
            </w:drawing>
          </w:r>
        </w:p>
      </w:tc>
      <w:tc>
        <w:tcPr>
          <w:tcW w:w="2094" w:type="dxa"/>
          <w:shd w:val="clear" w:color="auto" w:fill="auto"/>
          <w:vAlign w:val="center"/>
        </w:tcPr>
        <w:p w:rsidR="00CB1EB7" w:rsidRPr="00CA42D5" w:rsidRDefault="00404526" w:rsidP="003C5FF9">
          <w:pPr>
            <w:pStyle w:val="Footer"/>
            <w:rPr>
              <w:rFonts w:ascii="Arial" w:hAnsi="Arial" w:cs="Arial"/>
              <w:b/>
              <w:bCs/>
              <w:color w:val="00CCFF"/>
              <w:spacing w:val="20"/>
              <w:sz w:val="16"/>
              <w:szCs w:val="16"/>
            </w:rPr>
          </w:pPr>
          <w:r>
            <w:rPr>
              <w:rFonts w:ascii="Arial" w:hAnsi="Arial" w:cs="Arial"/>
              <w:b/>
              <w:bCs/>
              <w:noProof/>
              <w:color w:val="00CCFF"/>
              <w:spacing w:val="20"/>
              <w:sz w:val="16"/>
              <w:szCs w:val="16"/>
              <w:lang w:val="en-IE" w:eastAsia="en-IE"/>
            </w:rPr>
            <w:drawing>
              <wp:inline distT="0" distB="0" distL="0" distR="0" wp14:anchorId="797C42EE" wp14:editId="2F20AB8F">
                <wp:extent cx="1162050" cy="695325"/>
                <wp:effectExtent l="0" t="0" r="0" b="9525"/>
                <wp:docPr id="3" name="Picture 3" descr="foras_logo_da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as_logo_da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695325"/>
                        </a:xfrm>
                        <a:prstGeom prst="rect">
                          <a:avLst/>
                        </a:prstGeom>
                        <a:noFill/>
                        <a:ln>
                          <a:noFill/>
                        </a:ln>
                      </pic:spPr>
                    </pic:pic>
                  </a:graphicData>
                </a:graphic>
              </wp:inline>
            </w:drawing>
          </w:r>
        </w:p>
      </w:tc>
      <w:tc>
        <w:tcPr>
          <w:tcW w:w="1860" w:type="dxa"/>
          <w:gridSpan w:val="2"/>
          <w:shd w:val="clear" w:color="auto" w:fill="auto"/>
          <w:vAlign w:val="center"/>
        </w:tcPr>
        <w:p w:rsidR="00CB1EB7" w:rsidRPr="00CA42D5" w:rsidRDefault="00404526" w:rsidP="00CA42D5">
          <w:pPr>
            <w:pStyle w:val="Footer"/>
            <w:jc w:val="center"/>
            <w:rPr>
              <w:rFonts w:ascii="Arial" w:hAnsi="Arial" w:cs="Arial"/>
              <w:b/>
              <w:bCs/>
              <w:color w:val="00CCFF"/>
              <w:spacing w:val="20"/>
              <w:sz w:val="16"/>
              <w:szCs w:val="16"/>
            </w:rPr>
          </w:pPr>
          <w:r>
            <w:rPr>
              <w:rFonts w:ascii="Arial" w:hAnsi="Arial" w:cs="Arial"/>
              <w:b/>
              <w:bCs/>
              <w:noProof/>
              <w:color w:val="00CCFF"/>
              <w:spacing w:val="20"/>
              <w:sz w:val="16"/>
              <w:szCs w:val="16"/>
              <w:lang w:val="en-IE" w:eastAsia="en-IE"/>
            </w:rPr>
            <w:drawing>
              <wp:inline distT="0" distB="0" distL="0" distR="0" wp14:anchorId="1362539C" wp14:editId="3E2E462A">
                <wp:extent cx="800100" cy="962025"/>
                <wp:effectExtent l="0" t="0" r="0" b="9525"/>
                <wp:docPr id="4" name="Picture 4" descr="gree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een_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962025"/>
                        </a:xfrm>
                        <a:prstGeom prst="rect">
                          <a:avLst/>
                        </a:prstGeom>
                        <a:noFill/>
                        <a:ln>
                          <a:noFill/>
                        </a:ln>
                      </pic:spPr>
                    </pic:pic>
                  </a:graphicData>
                </a:graphic>
              </wp:inline>
            </w:drawing>
          </w:r>
        </w:p>
      </w:tc>
      <w:tc>
        <w:tcPr>
          <w:tcW w:w="2329" w:type="dxa"/>
          <w:shd w:val="clear" w:color="auto" w:fill="auto"/>
          <w:vAlign w:val="center"/>
        </w:tcPr>
        <w:p w:rsidR="00CB1EB7" w:rsidRPr="00CA42D5" w:rsidRDefault="00404526" w:rsidP="00CB1EB7">
          <w:pPr>
            <w:pStyle w:val="Title"/>
            <w:rPr>
              <w:rFonts w:ascii="Arial" w:hAnsi="Arial" w:cs="Arial"/>
              <w:bCs w:val="0"/>
              <w:color w:val="000080"/>
              <w:spacing w:val="20"/>
              <w:sz w:val="16"/>
              <w:szCs w:val="16"/>
            </w:rPr>
          </w:pPr>
          <w:r>
            <w:rPr>
              <w:rFonts w:ascii="Arial" w:hAnsi="Arial" w:cs="Arial"/>
              <w:bCs w:val="0"/>
              <w:noProof/>
              <w:color w:val="000080"/>
              <w:spacing w:val="20"/>
              <w:sz w:val="16"/>
              <w:szCs w:val="16"/>
              <w:lang w:eastAsia="en-IE"/>
            </w:rPr>
            <w:drawing>
              <wp:inline distT="0" distB="0" distL="0" distR="0" wp14:anchorId="10467F78" wp14:editId="7B94D9A2">
                <wp:extent cx="1285875" cy="561975"/>
                <wp:effectExtent l="0" t="0" r="9525" b="9525"/>
                <wp:docPr id="5" name="Picture 5" descr="DPSM NEW LOGO 2010 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SM NEW LOGO 2010 x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c>
        <w:tcPr>
          <w:tcW w:w="2095" w:type="dxa"/>
          <w:shd w:val="clear" w:color="auto" w:fill="auto"/>
          <w:vAlign w:val="center"/>
        </w:tcPr>
        <w:p w:rsidR="00CB1EB7" w:rsidRPr="00CA42D5" w:rsidRDefault="00404526" w:rsidP="00CB1EB7">
          <w:pPr>
            <w:pStyle w:val="Title"/>
            <w:rPr>
              <w:rFonts w:ascii="Arial" w:hAnsi="Arial" w:cs="Arial"/>
              <w:bCs w:val="0"/>
              <w:color w:val="000080"/>
              <w:spacing w:val="20"/>
              <w:sz w:val="16"/>
              <w:szCs w:val="16"/>
            </w:rPr>
          </w:pPr>
          <w:r>
            <w:rPr>
              <w:rFonts w:ascii="Arial" w:hAnsi="Arial" w:cs="Arial"/>
              <w:bCs w:val="0"/>
              <w:noProof/>
              <w:color w:val="000080"/>
              <w:spacing w:val="20"/>
              <w:sz w:val="16"/>
              <w:szCs w:val="16"/>
              <w:lang w:eastAsia="en-IE"/>
            </w:rPr>
            <w:drawing>
              <wp:inline distT="0" distB="0" distL="0" distR="0" wp14:anchorId="186E2127" wp14:editId="53FA8E0A">
                <wp:extent cx="1162050" cy="762000"/>
                <wp:effectExtent l="0" t="0" r="0" b="0"/>
                <wp:docPr id="6" name="Picture 6" descr="active_schoo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tive_school_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62050" cy="762000"/>
                        </a:xfrm>
                        <a:prstGeom prst="rect">
                          <a:avLst/>
                        </a:prstGeom>
                        <a:noFill/>
                        <a:ln>
                          <a:noFill/>
                        </a:ln>
                      </pic:spPr>
                    </pic:pic>
                  </a:graphicData>
                </a:graphic>
              </wp:inline>
            </w:drawing>
          </w:r>
        </w:p>
      </w:tc>
    </w:tr>
    <w:tr w:rsidR="0023739E" w:rsidRPr="00CA42D5" w:rsidTr="00CA42D5">
      <w:tc>
        <w:tcPr>
          <w:tcW w:w="4968" w:type="dxa"/>
          <w:gridSpan w:val="3"/>
          <w:shd w:val="clear" w:color="auto" w:fill="auto"/>
          <w:vAlign w:val="center"/>
        </w:tcPr>
        <w:tbl>
          <w:tblPr>
            <w:tblW w:w="4860" w:type="dxa"/>
            <w:tblLayout w:type="fixed"/>
            <w:tblLook w:val="01E0" w:firstRow="1" w:lastRow="1" w:firstColumn="1" w:lastColumn="1" w:noHBand="0" w:noVBand="0"/>
          </w:tblPr>
          <w:tblGrid>
            <w:gridCol w:w="1980"/>
            <w:gridCol w:w="2880"/>
          </w:tblGrid>
          <w:tr w:rsidR="006D635F" w:rsidRPr="00CA42D5" w:rsidTr="00CA42D5">
            <w:tc>
              <w:tcPr>
                <w:tcW w:w="1980" w:type="dxa"/>
                <w:shd w:val="clear" w:color="auto" w:fill="auto"/>
              </w:tcPr>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Chairperson:</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Principal:</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Deputy Principal:</w:t>
                </w:r>
              </w:p>
            </w:tc>
            <w:tc>
              <w:tcPr>
                <w:tcW w:w="2880" w:type="dxa"/>
                <w:shd w:val="clear" w:color="auto" w:fill="auto"/>
              </w:tcPr>
              <w:p w:rsidR="006D635F" w:rsidRPr="00CA42D5" w:rsidRDefault="001474CC"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Can</w:t>
                </w:r>
                <w:r w:rsidR="00075E37" w:rsidRPr="00CA42D5">
                  <w:rPr>
                    <w:rFonts w:ascii="Arial" w:hAnsi="Arial" w:cs="Arial"/>
                    <w:bCs/>
                    <w:color w:val="00CCFF"/>
                    <w:spacing w:val="20"/>
                    <w:sz w:val="16"/>
                    <w:szCs w:val="16"/>
                  </w:rPr>
                  <w:t xml:space="preserve">on </w:t>
                </w:r>
                <w:r w:rsidR="006D635F" w:rsidRPr="00CA42D5">
                  <w:rPr>
                    <w:rFonts w:ascii="Arial" w:hAnsi="Arial" w:cs="Arial"/>
                    <w:bCs/>
                    <w:color w:val="00CCFF"/>
                    <w:spacing w:val="20"/>
                    <w:sz w:val="16"/>
                    <w:szCs w:val="16"/>
                  </w:rPr>
                  <w:t xml:space="preserve">Eugene </w:t>
                </w:r>
                <w:proofErr w:type="spellStart"/>
                <w:r w:rsidR="006D635F" w:rsidRPr="00CA42D5">
                  <w:rPr>
                    <w:rFonts w:ascii="Arial" w:hAnsi="Arial" w:cs="Arial"/>
                    <w:bCs/>
                    <w:color w:val="00CCFF"/>
                    <w:spacing w:val="20"/>
                    <w:sz w:val="16"/>
                    <w:szCs w:val="16"/>
                  </w:rPr>
                  <w:t>McLoughlin</w:t>
                </w:r>
                <w:proofErr w:type="spellEnd"/>
              </w:p>
              <w:p w:rsidR="006D635F" w:rsidRPr="00CA42D5" w:rsidRDefault="00543939" w:rsidP="003C5FF9">
                <w:pPr>
                  <w:pStyle w:val="Footer"/>
                  <w:rPr>
                    <w:rFonts w:ascii="Arial" w:hAnsi="Arial" w:cs="Arial"/>
                    <w:bCs/>
                    <w:color w:val="00CCFF"/>
                    <w:spacing w:val="20"/>
                    <w:sz w:val="16"/>
                    <w:szCs w:val="16"/>
                  </w:rPr>
                </w:pPr>
                <w:proofErr w:type="spellStart"/>
                <w:r>
                  <w:rPr>
                    <w:rFonts w:ascii="Arial" w:hAnsi="Arial" w:cs="Arial"/>
                    <w:bCs/>
                    <w:color w:val="00CCFF"/>
                    <w:spacing w:val="20"/>
                    <w:sz w:val="16"/>
                    <w:szCs w:val="16"/>
                  </w:rPr>
                  <w:t>Dr.Ú</w:t>
                </w:r>
                <w:r w:rsidR="006D635F" w:rsidRPr="00CA42D5">
                  <w:rPr>
                    <w:rFonts w:ascii="Arial" w:hAnsi="Arial" w:cs="Arial"/>
                    <w:bCs/>
                    <w:color w:val="00CCFF"/>
                    <w:spacing w:val="20"/>
                    <w:sz w:val="16"/>
                    <w:szCs w:val="16"/>
                  </w:rPr>
                  <w:t>na</w:t>
                </w:r>
                <w:proofErr w:type="spellEnd"/>
                <w:r w:rsidR="006D635F" w:rsidRPr="00CA42D5">
                  <w:rPr>
                    <w:rFonts w:ascii="Arial" w:hAnsi="Arial" w:cs="Arial"/>
                    <w:bCs/>
                    <w:color w:val="00CCFF"/>
                    <w:spacing w:val="20"/>
                    <w:sz w:val="16"/>
                    <w:szCs w:val="16"/>
                  </w:rPr>
                  <w:t xml:space="preserve"> </w:t>
                </w:r>
                <w:proofErr w:type="spellStart"/>
                <w:r w:rsidR="006D635F" w:rsidRPr="00CA42D5">
                  <w:rPr>
                    <w:rFonts w:ascii="Arial" w:hAnsi="Arial" w:cs="Arial"/>
                    <w:bCs/>
                    <w:color w:val="00CCFF"/>
                    <w:spacing w:val="20"/>
                    <w:sz w:val="16"/>
                    <w:szCs w:val="16"/>
                  </w:rPr>
                  <w:t>Feeley</w:t>
                </w:r>
                <w:proofErr w:type="spellEnd"/>
                <w:r w:rsidR="00845238" w:rsidRPr="00CA42D5">
                  <w:rPr>
                    <w:rFonts w:ascii="Arial" w:hAnsi="Arial" w:cs="Arial"/>
                    <w:bCs/>
                    <w:color w:val="00CCFF"/>
                    <w:spacing w:val="20"/>
                    <w:sz w:val="16"/>
                    <w:szCs w:val="16"/>
                  </w:rPr>
                  <w:t xml:space="preserve"> </w:t>
                </w:r>
              </w:p>
              <w:p w:rsidR="006D635F" w:rsidRPr="00CA42D5" w:rsidRDefault="007B2202"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Patricia Morris</w:t>
                </w:r>
              </w:p>
            </w:tc>
          </w:tr>
        </w:tbl>
        <w:p w:rsidR="0023739E" w:rsidRPr="00CA42D5" w:rsidRDefault="0023739E" w:rsidP="006D635F">
          <w:pPr>
            <w:pStyle w:val="Title"/>
            <w:rPr>
              <w:rFonts w:ascii="Arial" w:hAnsi="Arial" w:cs="Arial"/>
              <w:b w:val="0"/>
              <w:bCs w:val="0"/>
              <w:sz w:val="16"/>
              <w:szCs w:val="16"/>
              <w:lang w:val="en-GB"/>
            </w:rPr>
          </w:pPr>
        </w:p>
      </w:tc>
      <w:tc>
        <w:tcPr>
          <w:tcW w:w="1080" w:type="dxa"/>
          <w:shd w:val="clear" w:color="auto" w:fill="auto"/>
          <w:vAlign w:val="center"/>
        </w:tcPr>
        <w:p w:rsidR="0023739E" w:rsidRPr="00CA42D5" w:rsidRDefault="00404526" w:rsidP="00075E37">
          <w:pPr>
            <w:pStyle w:val="Footer"/>
            <w:rPr>
              <w:rFonts w:ascii="Arial" w:hAnsi="Arial" w:cs="Arial"/>
              <w:b/>
              <w:bCs/>
              <w:sz w:val="16"/>
              <w:szCs w:val="16"/>
            </w:rPr>
          </w:pPr>
          <w:r>
            <w:rPr>
              <w:rFonts w:ascii="Arial" w:hAnsi="Arial" w:cs="Arial"/>
              <w:b/>
              <w:bCs/>
              <w:noProof/>
              <w:sz w:val="16"/>
              <w:szCs w:val="16"/>
              <w:lang w:val="en-IE" w:eastAsia="en-IE"/>
            </w:rPr>
            <w:drawing>
              <wp:inline distT="0" distB="0" distL="0" distR="0" wp14:anchorId="4E27EA4D" wp14:editId="6C546F8D">
                <wp:extent cx="495300" cy="638175"/>
                <wp:effectExtent l="0" t="0" r="0" b="9525"/>
                <wp:docPr id="7" name="Picture 7" descr="scoilmhuirec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oilmhuirecros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38175"/>
                        </a:xfrm>
                        <a:prstGeom prst="rect">
                          <a:avLst/>
                        </a:prstGeom>
                        <a:noFill/>
                        <a:ln>
                          <a:noFill/>
                        </a:ln>
                      </pic:spPr>
                    </pic:pic>
                  </a:graphicData>
                </a:graphic>
              </wp:inline>
            </w:drawing>
          </w:r>
        </w:p>
      </w:tc>
      <w:tc>
        <w:tcPr>
          <w:tcW w:w="4424" w:type="dxa"/>
          <w:gridSpan w:val="2"/>
          <w:shd w:val="clear" w:color="auto" w:fill="auto"/>
        </w:tcPr>
        <w:p w:rsidR="0023739E" w:rsidRPr="00CA42D5" w:rsidRDefault="0023739E" w:rsidP="00CA42D5">
          <w:pPr>
            <w:pStyle w:val="Title"/>
            <w:jc w:val="left"/>
            <w:rPr>
              <w:rFonts w:ascii="Arial" w:hAnsi="Arial" w:cs="Arial"/>
              <w:bCs w:val="0"/>
              <w:color w:val="000080"/>
              <w:spacing w:val="20"/>
              <w:sz w:val="16"/>
              <w:szCs w:val="16"/>
            </w:rPr>
          </w:pPr>
          <w:proofErr w:type="spellStart"/>
          <w:smartTag w:uri="urn:schemas-microsoft-com:office:smarttags" w:element="place">
            <w:smartTag w:uri="urn:schemas-microsoft-com:office:smarttags" w:element="PlaceName">
              <w:r w:rsidRPr="00CA42D5">
                <w:rPr>
                  <w:rFonts w:ascii="Arial" w:hAnsi="Arial" w:cs="Arial"/>
                  <w:bCs w:val="0"/>
                  <w:color w:val="000080"/>
                  <w:spacing w:val="20"/>
                  <w:sz w:val="16"/>
                  <w:szCs w:val="16"/>
                </w:rPr>
                <w:t>Scoil</w:t>
              </w:r>
            </w:smartTag>
            <w:proofErr w:type="spellEnd"/>
            <w:r w:rsidRPr="00CA42D5">
              <w:rPr>
                <w:rFonts w:ascii="Arial" w:hAnsi="Arial" w:cs="Arial"/>
                <w:bCs w:val="0"/>
                <w:color w:val="000080"/>
                <w:spacing w:val="20"/>
                <w:sz w:val="16"/>
                <w:szCs w:val="16"/>
              </w:rPr>
              <w:t xml:space="preserve"> </w:t>
            </w:r>
            <w:proofErr w:type="spellStart"/>
            <w:smartTag w:uri="urn:schemas-microsoft-com:office:smarttags" w:element="PlaceName">
              <w:r w:rsidRPr="00CA42D5">
                <w:rPr>
                  <w:rFonts w:ascii="Arial" w:hAnsi="Arial" w:cs="Arial"/>
                  <w:bCs w:val="0"/>
                  <w:color w:val="000080"/>
                  <w:spacing w:val="20"/>
                  <w:sz w:val="16"/>
                  <w:szCs w:val="16"/>
                </w:rPr>
                <w:t>Mhuire</w:t>
              </w:r>
            </w:smartTag>
            <w:proofErr w:type="spellEnd"/>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Convent</w:t>
              </w:r>
            </w:smartTag>
            <w:r w:rsidRPr="00CA42D5">
              <w:rPr>
                <w:rFonts w:ascii="Arial" w:hAnsi="Arial" w:cs="Arial"/>
                <w:bCs w:val="0"/>
                <w:color w:val="000080"/>
                <w:spacing w:val="20"/>
                <w:sz w:val="16"/>
                <w:szCs w:val="16"/>
              </w:rPr>
              <w:t xml:space="preserve"> </w:t>
            </w:r>
            <w:smartTag w:uri="urn:schemas-microsoft-com:office:smarttags" w:element="PlaceType">
              <w:r w:rsidRPr="00CA42D5">
                <w:rPr>
                  <w:rFonts w:ascii="Arial" w:hAnsi="Arial" w:cs="Arial"/>
                  <w:bCs w:val="0"/>
                  <w:color w:val="000080"/>
                  <w:spacing w:val="20"/>
                  <w:sz w:val="16"/>
                  <w:szCs w:val="16"/>
                </w:rPr>
                <w:t>Primary School</w:t>
              </w:r>
            </w:smartTag>
          </w:smartTag>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Convent Road</w:t>
          </w:r>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Roscommon</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T</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F</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z w:val="16"/>
              <w:szCs w:val="16"/>
            </w:rPr>
          </w:pPr>
          <w:r w:rsidRPr="00CA42D5">
            <w:rPr>
              <w:rFonts w:ascii="Arial" w:hAnsi="Arial" w:cs="Arial"/>
              <w:bCs w:val="0"/>
              <w:color w:val="000080"/>
              <w:spacing w:val="20"/>
              <w:sz w:val="16"/>
              <w:szCs w:val="16"/>
            </w:rPr>
            <w:t>E</w:t>
          </w:r>
          <w:r w:rsidRPr="00CA42D5">
            <w:rPr>
              <w:rFonts w:ascii="Arial" w:hAnsi="Arial" w:cs="Arial"/>
              <w:b w:val="0"/>
              <w:bCs w:val="0"/>
              <w:spacing w:val="20"/>
              <w:sz w:val="16"/>
              <w:szCs w:val="16"/>
            </w:rPr>
            <w:t xml:space="preserve"> </w:t>
          </w:r>
          <w:hyperlink r:id="rId7" w:history="1">
            <w:r w:rsidR="00E20A60" w:rsidRPr="00CA42D5">
              <w:rPr>
                <w:rStyle w:val="Hyperlink"/>
                <w:rFonts w:ascii="Arial" w:hAnsi="Arial" w:cs="Arial"/>
                <w:spacing w:val="20"/>
                <w:sz w:val="16"/>
                <w:szCs w:val="16"/>
              </w:rPr>
              <w:t>info@conventprimaryroscommon.ie</w:t>
            </w:r>
          </w:hyperlink>
          <w:r w:rsidR="00E20A60" w:rsidRPr="00CA42D5">
            <w:rPr>
              <w:rFonts w:ascii="Arial" w:hAnsi="Arial" w:cs="Arial"/>
              <w:b w:val="0"/>
              <w:bCs w:val="0"/>
              <w:color w:val="00CCFF"/>
              <w:spacing w:val="20"/>
              <w:sz w:val="16"/>
              <w:szCs w:val="16"/>
            </w:rPr>
            <w:t xml:space="preserve"> </w:t>
          </w:r>
        </w:p>
      </w:tc>
    </w:tr>
  </w:tbl>
  <w:p w:rsidR="0023739E" w:rsidRDefault="0023739E" w:rsidP="00DC3308">
    <w:pPr>
      <w:pStyle w:val="Title"/>
      <w:jc w:val="left"/>
      <w:rPr>
        <w:rFonts w:ascii="Arial" w:hAnsi="Arial" w:cs="Arial"/>
        <w:b w:val="0"/>
        <w:bCs w:val="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C9D" w:rsidRDefault="009C1C9D">
      <w:r>
        <w:separator/>
      </w:r>
    </w:p>
  </w:footnote>
  <w:footnote w:type="continuationSeparator" w:id="0">
    <w:p w:rsidR="009C1C9D" w:rsidRDefault="009C1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726"/>
      <w:gridCol w:w="6298"/>
      <w:gridCol w:w="2448"/>
    </w:tblGrid>
    <w:tr w:rsidR="00202F14" w:rsidRPr="00CA42D5" w:rsidTr="00CA42D5">
      <w:trPr>
        <w:trHeight w:val="2163"/>
      </w:trPr>
      <w:tc>
        <w:tcPr>
          <w:tcW w:w="1728" w:type="dxa"/>
          <w:shd w:val="clear" w:color="auto" w:fill="auto"/>
        </w:tcPr>
        <w:p w:rsidR="00DC3308" w:rsidRPr="00CA42D5" w:rsidRDefault="00DC3308" w:rsidP="00CA42D5">
          <w:pPr>
            <w:pStyle w:val="Title"/>
            <w:jc w:val="left"/>
            <w:rPr>
              <w:rFonts w:ascii="Verdana" w:hAnsi="Verdana"/>
            </w:rPr>
          </w:pPr>
          <w:r w:rsidRPr="00CA42D5">
            <w:rPr>
              <w:rFonts w:ascii="Arial" w:hAnsi="Arial" w:cs="Arial"/>
              <w:sz w:val="16"/>
              <w:szCs w:val="16"/>
            </w:rPr>
            <w:t xml:space="preserve"> </w:t>
          </w:r>
        </w:p>
      </w:tc>
      <w:tc>
        <w:tcPr>
          <w:tcW w:w="6300" w:type="dxa"/>
          <w:shd w:val="clear" w:color="auto" w:fill="auto"/>
        </w:tcPr>
        <w:p w:rsidR="00DC3308" w:rsidRPr="00CA42D5" w:rsidRDefault="00DC3308" w:rsidP="00DC3308">
          <w:pPr>
            <w:pStyle w:val="Title"/>
            <w:rPr>
              <w:rFonts w:ascii="Verdana" w:hAnsi="Verdana"/>
              <w:sz w:val="32"/>
            </w:rPr>
          </w:pPr>
        </w:p>
        <w:p w:rsidR="00DC3308" w:rsidRPr="00CA42D5" w:rsidRDefault="00DC3308" w:rsidP="00DC3308">
          <w:pPr>
            <w:pStyle w:val="Title"/>
            <w:rPr>
              <w:rFonts w:ascii="Verdana" w:hAnsi="Verdana"/>
              <w:color w:val="000080"/>
              <w:sz w:val="32"/>
            </w:rPr>
          </w:pPr>
          <w:proofErr w:type="spellStart"/>
          <w:r w:rsidRPr="00CA42D5">
            <w:rPr>
              <w:rFonts w:ascii="Verdana" w:hAnsi="Verdana"/>
              <w:color w:val="000080"/>
              <w:sz w:val="32"/>
            </w:rPr>
            <w:t>Scoil</w:t>
          </w:r>
          <w:proofErr w:type="spellEnd"/>
          <w:r w:rsidRPr="00CA42D5">
            <w:rPr>
              <w:rFonts w:ascii="Verdana" w:hAnsi="Verdana"/>
              <w:color w:val="000080"/>
              <w:sz w:val="32"/>
            </w:rPr>
            <w:t xml:space="preserve"> </w:t>
          </w:r>
          <w:proofErr w:type="spellStart"/>
          <w:r w:rsidRPr="00CA42D5">
            <w:rPr>
              <w:rFonts w:ascii="Verdana" w:hAnsi="Verdana"/>
              <w:color w:val="000080"/>
              <w:sz w:val="32"/>
            </w:rPr>
            <w:t>Mhuire</w:t>
          </w:r>
          <w:proofErr w:type="spellEnd"/>
        </w:p>
        <w:p w:rsidR="00DC3308" w:rsidRPr="00CA42D5" w:rsidRDefault="00DC3308" w:rsidP="00DC3308">
          <w:pPr>
            <w:pStyle w:val="Title"/>
            <w:rPr>
              <w:rFonts w:ascii="Verdana" w:hAnsi="Verdana"/>
              <w:color w:val="000080"/>
              <w:sz w:val="32"/>
            </w:rPr>
          </w:pPr>
          <w:smartTag w:uri="urn:schemas-microsoft-com:office:smarttags" w:element="place">
            <w:smartTag w:uri="urn:schemas-microsoft-com:office:smarttags" w:element="PlaceName">
              <w:r w:rsidRPr="00CA42D5">
                <w:rPr>
                  <w:rFonts w:ascii="Verdana" w:hAnsi="Verdana"/>
                  <w:color w:val="000080"/>
                  <w:sz w:val="32"/>
                </w:rPr>
                <w:t>Convent</w:t>
              </w:r>
            </w:smartTag>
            <w:r w:rsidRPr="00CA42D5">
              <w:rPr>
                <w:rFonts w:ascii="Verdana" w:hAnsi="Verdana"/>
                <w:color w:val="000080"/>
                <w:sz w:val="32"/>
              </w:rPr>
              <w:t xml:space="preserve"> </w:t>
            </w:r>
            <w:smartTag w:uri="urn:schemas-microsoft-com:office:smarttags" w:element="PlaceType">
              <w:r w:rsidRPr="00CA42D5">
                <w:rPr>
                  <w:rFonts w:ascii="Verdana" w:hAnsi="Verdana"/>
                  <w:color w:val="000080"/>
                  <w:sz w:val="32"/>
                </w:rPr>
                <w:t>Primary School</w:t>
              </w:r>
            </w:smartTag>
          </w:smartTag>
        </w:p>
        <w:p w:rsidR="00202F14" w:rsidRPr="00CA42D5" w:rsidRDefault="00DC3308" w:rsidP="00DC3308">
          <w:pPr>
            <w:pStyle w:val="Title"/>
            <w:rPr>
              <w:rFonts w:ascii="Verdana" w:hAnsi="Verdana"/>
              <w:color w:val="000080"/>
              <w:sz w:val="10"/>
              <w:szCs w:val="10"/>
            </w:rPr>
          </w:pPr>
          <w:r w:rsidRPr="00CA42D5">
            <w:rPr>
              <w:rFonts w:ascii="Verdana" w:hAnsi="Verdana"/>
              <w:color w:val="000080"/>
              <w:sz w:val="32"/>
            </w:rPr>
            <w:t>Roscommon</w:t>
          </w:r>
        </w:p>
        <w:p w:rsidR="005D2212" w:rsidRPr="00CA42D5" w:rsidRDefault="005D2212" w:rsidP="00DC3308">
          <w:pPr>
            <w:pStyle w:val="Title"/>
            <w:rPr>
              <w:rFonts w:ascii="Verdana" w:hAnsi="Verdana"/>
              <w:color w:val="000080"/>
              <w:sz w:val="10"/>
              <w:szCs w:val="10"/>
            </w:rPr>
          </w:pPr>
        </w:p>
        <w:p w:rsidR="00DC3308" w:rsidRPr="00CA42D5" w:rsidRDefault="00F62CF7" w:rsidP="00F62CF7">
          <w:pPr>
            <w:pStyle w:val="Title"/>
            <w:rPr>
              <w:rFonts w:ascii="Verdana" w:hAnsi="Verdana"/>
              <w:sz w:val="20"/>
              <w:szCs w:val="20"/>
            </w:rPr>
          </w:pPr>
          <w:r w:rsidRPr="00CA42D5">
            <w:rPr>
              <w:rFonts w:ascii="Verdana" w:hAnsi="Verdana"/>
              <w:color w:val="000080"/>
              <w:sz w:val="20"/>
              <w:szCs w:val="20"/>
            </w:rPr>
            <w:t>www.conventprimaryroscommon.ie</w:t>
          </w:r>
        </w:p>
      </w:tc>
      <w:tc>
        <w:tcPr>
          <w:tcW w:w="2448" w:type="dxa"/>
          <w:shd w:val="clear" w:color="auto" w:fill="auto"/>
        </w:tcPr>
        <w:p w:rsidR="00202F14" w:rsidRPr="00CA42D5" w:rsidRDefault="00404526" w:rsidP="00CA42D5">
          <w:pPr>
            <w:pStyle w:val="Title"/>
            <w:jc w:val="right"/>
            <w:rPr>
              <w:rFonts w:ascii="Verdana" w:hAnsi="Verdana"/>
            </w:rPr>
          </w:pPr>
          <w:r>
            <w:rPr>
              <w:rFonts w:ascii="Verdana" w:hAnsi="Verdana"/>
              <w:noProof/>
              <w:lang w:eastAsia="en-IE"/>
            </w:rPr>
            <w:drawing>
              <wp:inline distT="0" distB="0" distL="0" distR="0" wp14:anchorId="4B40BA95" wp14:editId="0D42D22E">
                <wp:extent cx="1371600" cy="1343025"/>
                <wp:effectExtent l="0" t="0" r="0" b="9525"/>
                <wp:docPr id="1" name="Picture 1" descr="scoilmhui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ilmhuire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a:ln>
                          <a:noFill/>
                        </a:ln>
                      </pic:spPr>
                    </pic:pic>
                  </a:graphicData>
                </a:graphic>
              </wp:inline>
            </w:drawing>
          </w:r>
        </w:p>
      </w:tc>
    </w:tr>
  </w:tbl>
  <w:p w:rsidR="00DC3308" w:rsidRPr="001474CC" w:rsidRDefault="00DC3308" w:rsidP="00DC3308">
    <w:pPr>
      <w:pStyle w:val="Footer"/>
      <w:jc w:val="center"/>
      <w:rPr>
        <w:rFonts w:ascii="Verdana" w:hAnsi="Verdana"/>
        <w:b/>
        <w:bCs/>
        <w:i/>
        <w:iCs/>
        <w:color w:val="00CCFF"/>
        <w:sz w:val="16"/>
        <w:szCs w:val="18"/>
        <w:lang w:val="en-IE"/>
      </w:rPr>
    </w:pPr>
    <w:r w:rsidRPr="001474CC">
      <w:rPr>
        <w:rFonts w:ascii="Verdana" w:hAnsi="Verdana"/>
        <w:b/>
        <w:bCs/>
        <w:i/>
        <w:iCs/>
        <w:color w:val="00CCFF"/>
        <w:sz w:val="16"/>
        <w:szCs w:val="18"/>
        <w:lang w:val="en-IE"/>
      </w:rPr>
      <w:t>Each person through positive learning experiences will be stimulated to achieve his/her full potential, face life confidently, find fulfilment and be respectful in an ever-changing world.</w:t>
    </w:r>
  </w:p>
  <w:p w:rsidR="008A1230" w:rsidRPr="00075E37" w:rsidRDefault="008A1230" w:rsidP="00AE14FD">
    <w:pPr>
      <w:tabs>
        <w:tab w:val="left" w:pos="3549"/>
      </w:tabs>
      <w:rPr>
        <w:rFonts w:ascii="Verdana" w:hAnsi="Verdana"/>
        <w:color w:val="000080"/>
        <w:lang w:val="en-I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D5F"/>
    <w:multiLevelType w:val="hybridMultilevel"/>
    <w:tmpl w:val="CC34973E"/>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
    <w:nsid w:val="08A67BCE"/>
    <w:multiLevelType w:val="hybridMultilevel"/>
    <w:tmpl w:val="C304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06D39"/>
    <w:multiLevelType w:val="hybridMultilevel"/>
    <w:tmpl w:val="06184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749C"/>
    <w:multiLevelType w:val="hybridMultilevel"/>
    <w:tmpl w:val="93D033D0"/>
    <w:lvl w:ilvl="0" w:tplc="1809000F">
      <w:start w:val="1"/>
      <w:numFmt w:val="decimal"/>
      <w:lvlText w:val="%1."/>
      <w:lvlJc w:val="left"/>
      <w:pPr>
        <w:tabs>
          <w:tab w:val="num" w:pos="720"/>
        </w:tabs>
        <w:ind w:left="72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
    <w:nsid w:val="17666B78"/>
    <w:multiLevelType w:val="hybridMultilevel"/>
    <w:tmpl w:val="3F065EA8"/>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23D42976"/>
    <w:multiLevelType w:val="multilevel"/>
    <w:tmpl w:val="7F5A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4F3934"/>
    <w:multiLevelType w:val="hybridMultilevel"/>
    <w:tmpl w:val="8D3A81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715FCD"/>
    <w:multiLevelType w:val="hybridMultilevel"/>
    <w:tmpl w:val="F8428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DBC4151"/>
    <w:multiLevelType w:val="hybridMultilevel"/>
    <w:tmpl w:val="985ED6A2"/>
    <w:lvl w:ilvl="0" w:tplc="38C8BC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13200B"/>
    <w:multiLevelType w:val="hybridMultilevel"/>
    <w:tmpl w:val="15F6015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nsid w:val="70DD1D00"/>
    <w:multiLevelType w:val="hybridMultilevel"/>
    <w:tmpl w:val="621C501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6"/>
  </w:num>
  <w:num w:numId="5">
    <w:abstractNumId w:val="7"/>
  </w:num>
  <w:num w:numId="6">
    <w:abstractNumId w:val="0"/>
  </w:num>
  <w:num w:numId="7">
    <w:abstractNumId w:val="4"/>
  </w:num>
  <w:num w:numId="8">
    <w:abstractNumId w:val="3"/>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30"/>
    <w:rsid w:val="000032FA"/>
    <w:rsid w:val="000057E0"/>
    <w:rsid w:val="00012A38"/>
    <w:rsid w:val="0001452D"/>
    <w:rsid w:val="00030D1B"/>
    <w:rsid w:val="00035F7E"/>
    <w:rsid w:val="00040548"/>
    <w:rsid w:val="0005268D"/>
    <w:rsid w:val="00054CEB"/>
    <w:rsid w:val="00057709"/>
    <w:rsid w:val="00060A18"/>
    <w:rsid w:val="00065353"/>
    <w:rsid w:val="000739B6"/>
    <w:rsid w:val="00075E37"/>
    <w:rsid w:val="000A748F"/>
    <w:rsid w:val="000B11E2"/>
    <w:rsid w:val="000C135E"/>
    <w:rsid w:val="000D31DF"/>
    <w:rsid w:val="000E18D4"/>
    <w:rsid w:val="000F092E"/>
    <w:rsid w:val="000F213A"/>
    <w:rsid w:val="00106122"/>
    <w:rsid w:val="0011753B"/>
    <w:rsid w:val="00121EC4"/>
    <w:rsid w:val="00134773"/>
    <w:rsid w:val="001474CC"/>
    <w:rsid w:val="001637DD"/>
    <w:rsid w:val="00185F80"/>
    <w:rsid w:val="001867E7"/>
    <w:rsid w:val="00193E31"/>
    <w:rsid w:val="001942C6"/>
    <w:rsid w:val="001A51F9"/>
    <w:rsid w:val="001A7787"/>
    <w:rsid w:val="001A7960"/>
    <w:rsid w:val="001B38A0"/>
    <w:rsid w:val="001B5089"/>
    <w:rsid w:val="001C5820"/>
    <w:rsid w:val="001D61E0"/>
    <w:rsid w:val="00202745"/>
    <w:rsid w:val="00202F14"/>
    <w:rsid w:val="002057A1"/>
    <w:rsid w:val="002113B5"/>
    <w:rsid w:val="00212332"/>
    <w:rsid w:val="00213BF1"/>
    <w:rsid w:val="002369A7"/>
    <w:rsid w:val="0023739E"/>
    <w:rsid w:val="002425CF"/>
    <w:rsid w:val="00243E77"/>
    <w:rsid w:val="002774F1"/>
    <w:rsid w:val="00281A5B"/>
    <w:rsid w:val="00287DFE"/>
    <w:rsid w:val="002B5A72"/>
    <w:rsid w:val="002C20AF"/>
    <w:rsid w:val="002C7A59"/>
    <w:rsid w:val="002F4A00"/>
    <w:rsid w:val="00300974"/>
    <w:rsid w:val="0032032E"/>
    <w:rsid w:val="0032136C"/>
    <w:rsid w:val="00326CC0"/>
    <w:rsid w:val="003465D1"/>
    <w:rsid w:val="0035150D"/>
    <w:rsid w:val="00364B90"/>
    <w:rsid w:val="00375E1E"/>
    <w:rsid w:val="00377E03"/>
    <w:rsid w:val="0038367A"/>
    <w:rsid w:val="0039134E"/>
    <w:rsid w:val="003A392F"/>
    <w:rsid w:val="003C5FF9"/>
    <w:rsid w:val="003D37CB"/>
    <w:rsid w:val="003D4A90"/>
    <w:rsid w:val="003D4B69"/>
    <w:rsid w:val="003D4C64"/>
    <w:rsid w:val="003F6972"/>
    <w:rsid w:val="00404526"/>
    <w:rsid w:val="00406272"/>
    <w:rsid w:val="004211DB"/>
    <w:rsid w:val="00432FC5"/>
    <w:rsid w:val="00441CEE"/>
    <w:rsid w:val="004A2D5B"/>
    <w:rsid w:val="004A6678"/>
    <w:rsid w:val="004C5DB3"/>
    <w:rsid w:val="004F21E9"/>
    <w:rsid w:val="00502735"/>
    <w:rsid w:val="00502771"/>
    <w:rsid w:val="00503F1F"/>
    <w:rsid w:val="005054C8"/>
    <w:rsid w:val="00514362"/>
    <w:rsid w:val="005246FA"/>
    <w:rsid w:val="0053625A"/>
    <w:rsid w:val="0054161B"/>
    <w:rsid w:val="00543939"/>
    <w:rsid w:val="00543BB6"/>
    <w:rsid w:val="00545DB8"/>
    <w:rsid w:val="00577522"/>
    <w:rsid w:val="005857ED"/>
    <w:rsid w:val="00597D52"/>
    <w:rsid w:val="005D2212"/>
    <w:rsid w:val="005E2A10"/>
    <w:rsid w:val="005E46AD"/>
    <w:rsid w:val="005E7869"/>
    <w:rsid w:val="005F0175"/>
    <w:rsid w:val="0060124B"/>
    <w:rsid w:val="0061373D"/>
    <w:rsid w:val="00622729"/>
    <w:rsid w:val="0063457C"/>
    <w:rsid w:val="00657AE5"/>
    <w:rsid w:val="00660688"/>
    <w:rsid w:val="006654FA"/>
    <w:rsid w:val="00685642"/>
    <w:rsid w:val="0069173D"/>
    <w:rsid w:val="006A1B0E"/>
    <w:rsid w:val="006D635F"/>
    <w:rsid w:val="006F0AA7"/>
    <w:rsid w:val="006F52FC"/>
    <w:rsid w:val="00716B54"/>
    <w:rsid w:val="00725E8B"/>
    <w:rsid w:val="007279CF"/>
    <w:rsid w:val="00733CB4"/>
    <w:rsid w:val="00737820"/>
    <w:rsid w:val="00737C07"/>
    <w:rsid w:val="00751344"/>
    <w:rsid w:val="007528F4"/>
    <w:rsid w:val="00767B3E"/>
    <w:rsid w:val="007756EE"/>
    <w:rsid w:val="00780544"/>
    <w:rsid w:val="007852A3"/>
    <w:rsid w:val="007961E9"/>
    <w:rsid w:val="007B184E"/>
    <w:rsid w:val="007B2202"/>
    <w:rsid w:val="007C61DE"/>
    <w:rsid w:val="007E1737"/>
    <w:rsid w:val="007E75B5"/>
    <w:rsid w:val="007F000F"/>
    <w:rsid w:val="007F2ABB"/>
    <w:rsid w:val="0080594A"/>
    <w:rsid w:val="00807FD9"/>
    <w:rsid w:val="00822C61"/>
    <w:rsid w:val="00835CA8"/>
    <w:rsid w:val="00845238"/>
    <w:rsid w:val="00873E34"/>
    <w:rsid w:val="00877FE2"/>
    <w:rsid w:val="008818CD"/>
    <w:rsid w:val="008854CB"/>
    <w:rsid w:val="008938C7"/>
    <w:rsid w:val="008A1230"/>
    <w:rsid w:val="008A795D"/>
    <w:rsid w:val="008B5D27"/>
    <w:rsid w:val="008C5646"/>
    <w:rsid w:val="008D6034"/>
    <w:rsid w:val="008D6C7C"/>
    <w:rsid w:val="008E0B17"/>
    <w:rsid w:val="00907079"/>
    <w:rsid w:val="009101B4"/>
    <w:rsid w:val="00911E93"/>
    <w:rsid w:val="0091589C"/>
    <w:rsid w:val="00926FAA"/>
    <w:rsid w:val="009306E8"/>
    <w:rsid w:val="00931AAB"/>
    <w:rsid w:val="009321A5"/>
    <w:rsid w:val="00934693"/>
    <w:rsid w:val="00941836"/>
    <w:rsid w:val="0095307B"/>
    <w:rsid w:val="00971C8D"/>
    <w:rsid w:val="009902E8"/>
    <w:rsid w:val="009C1C9D"/>
    <w:rsid w:val="009C4C36"/>
    <w:rsid w:val="009E47A7"/>
    <w:rsid w:val="00A01822"/>
    <w:rsid w:val="00A105F3"/>
    <w:rsid w:val="00A369EF"/>
    <w:rsid w:val="00A40DED"/>
    <w:rsid w:val="00A4224E"/>
    <w:rsid w:val="00A45EFC"/>
    <w:rsid w:val="00A7378C"/>
    <w:rsid w:val="00A807F3"/>
    <w:rsid w:val="00A83E13"/>
    <w:rsid w:val="00A862BA"/>
    <w:rsid w:val="00A87A8A"/>
    <w:rsid w:val="00AB0291"/>
    <w:rsid w:val="00AB5FE1"/>
    <w:rsid w:val="00AD6492"/>
    <w:rsid w:val="00AE14FD"/>
    <w:rsid w:val="00AE36E7"/>
    <w:rsid w:val="00AE48C6"/>
    <w:rsid w:val="00AF60B8"/>
    <w:rsid w:val="00B01FF4"/>
    <w:rsid w:val="00B05E2A"/>
    <w:rsid w:val="00B16962"/>
    <w:rsid w:val="00B17FAA"/>
    <w:rsid w:val="00B3352A"/>
    <w:rsid w:val="00B727C7"/>
    <w:rsid w:val="00B74186"/>
    <w:rsid w:val="00B85FB4"/>
    <w:rsid w:val="00B871FF"/>
    <w:rsid w:val="00BA3DD1"/>
    <w:rsid w:val="00BB4636"/>
    <w:rsid w:val="00BB7313"/>
    <w:rsid w:val="00BC6D10"/>
    <w:rsid w:val="00BD0E51"/>
    <w:rsid w:val="00BD3D78"/>
    <w:rsid w:val="00BE6438"/>
    <w:rsid w:val="00BE6A39"/>
    <w:rsid w:val="00BE7369"/>
    <w:rsid w:val="00BE7714"/>
    <w:rsid w:val="00C007C8"/>
    <w:rsid w:val="00C11043"/>
    <w:rsid w:val="00C1110C"/>
    <w:rsid w:val="00C2033E"/>
    <w:rsid w:val="00C22A25"/>
    <w:rsid w:val="00C5087A"/>
    <w:rsid w:val="00C613E3"/>
    <w:rsid w:val="00C66BBF"/>
    <w:rsid w:val="00C734A1"/>
    <w:rsid w:val="00C97858"/>
    <w:rsid w:val="00CA06C2"/>
    <w:rsid w:val="00CA2616"/>
    <w:rsid w:val="00CA42D5"/>
    <w:rsid w:val="00CB1EB7"/>
    <w:rsid w:val="00CF5E32"/>
    <w:rsid w:val="00D05DA3"/>
    <w:rsid w:val="00D0746E"/>
    <w:rsid w:val="00D117C8"/>
    <w:rsid w:val="00D23722"/>
    <w:rsid w:val="00D2678E"/>
    <w:rsid w:val="00D278D8"/>
    <w:rsid w:val="00D32A4D"/>
    <w:rsid w:val="00D33537"/>
    <w:rsid w:val="00D46E2D"/>
    <w:rsid w:val="00D51EEE"/>
    <w:rsid w:val="00D5288B"/>
    <w:rsid w:val="00D55CF6"/>
    <w:rsid w:val="00D55DBD"/>
    <w:rsid w:val="00D72313"/>
    <w:rsid w:val="00D76F92"/>
    <w:rsid w:val="00D944FB"/>
    <w:rsid w:val="00DA104F"/>
    <w:rsid w:val="00DA17C2"/>
    <w:rsid w:val="00DC1AC3"/>
    <w:rsid w:val="00DC3308"/>
    <w:rsid w:val="00DE096E"/>
    <w:rsid w:val="00DE0F08"/>
    <w:rsid w:val="00DE3CBA"/>
    <w:rsid w:val="00DF1142"/>
    <w:rsid w:val="00DF4EE5"/>
    <w:rsid w:val="00DF6280"/>
    <w:rsid w:val="00E01087"/>
    <w:rsid w:val="00E13B7A"/>
    <w:rsid w:val="00E20544"/>
    <w:rsid w:val="00E20A60"/>
    <w:rsid w:val="00E3122B"/>
    <w:rsid w:val="00E3211A"/>
    <w:rsid w:val="00E3540E"/>
    <w:rsid w:val="00E42EA4"/>
    <w:rsid w:val="00E447AD"/>
    <w:rsid w:val="00E677CF"/>
    <w:rsid w:val="00E74964"/>
    <w:rsid w:val="00E82CC6"/>
    <w:rsid w:val="00E90420"/>
    <w:rsid w:val="00EC2E90"/>
    <w:rsid w:val="00ED2993"/>
    <w:rsid w:val="00EE0DFF"/>
    <w:rsid w:val="00EE26E7"/>
    <w:rsid w:val="00F0150B"/>
    <w:rsid w:val="00F02803"/>
    <w:rsid w:val="00F05515"/>
    <w:rsid w:val="00F069B4"/>
    <w:rsid w:val="00F31E83"/>
    <w:rsid w:val="00F50372"/>
    <w:rsid w:val="00F62CF7"/>
    <w:rsid w:val="00F74A4D"/>
    <w:rsid w:val="00F74FD7"/>
    <w:rsid w:val="00F809D2"/>
    <w:rsid w:val="00F83FCC"/>
    <w:rsid w:val="00FB22AC"/>
    <w:rsid w:val="00FB37EA"/>
    <w:rsid w:val="00FB7524"/>
    <w:rsid w:val="00FC375A"/>
    <w:rsid w:val="00FC54E7"/>
    <w:rsid w:val="00FC5B06"/>
    <w:rsid w:val="00FD3928"/>
    <w:rsid w:val="00FD7F84"/>
    <w:rsid w:val="00FE6220"/>
    <w:rsid w:val="00FE6226"/>
    <w:rsid w:val="00FF1C45"/>
    <w:rsid w:val="00FF2255"/>
    <w:rsid w:val="00FF5259"/>
    <w:rsid w:val="00FF7B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uiPriority w:val="99"/>
    <w:rsid w:val="00AE14FD"/>
    <w:pPr>
      <w:spacing w:before="100" w:beforeAutospacing="1" w:after="100" w:afterAutospacing="1"/>
    </w:pPr>
    <w:rPr>
      <w:lang w:val="en-IE" w:eastAsia="en-IE"/>
    </w:rPr>
  </w:style>
  <w:style w:type="character" w:styleId="Strong">
    <w:name w:val="Strong"/>
    <w:uiPriority w:val="22"/>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 w:type="character" w:customStyle="1" w:styleId="apple-converted-space">
    <w:name w:val="apple-converted-space"/>
    <w:basedOn w:val="DefaultParagraphFont"/>
    <w:rsid w:val="00213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uiPriority w:val="99"/>
    <w:rsid w:val="00AE14FD"/>
    <w:pPr>
      <w:spacing w:before="100" w:beforeAutospacing="1" w:after="100" w:afterAutospacing="1"/>
    </w:pPr>
    <w:rPr>
      <w:lang w:val="en-IE" w:eastAsia="en-IE"/>
    </w:rPr>
  </w:style>
  <w:style w:type="character" w:styleId="Strong">
    <w:name w:val="Strong"/>
    <w:uiPriority w:val="22"/>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 w:type="character" w:customStyle="1" w:styleId="apple-converted-space">
    <w:name w:val="apple-converted-space"/>
    <w:basedOn w:val="DefaultParagraphFont"/>
    <w:rsid w:val="00213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6751">
      <w:bodyDiv w:val="1"/>
      <w:marLeft w:val="0"/>
      <w:marRight w:val="0"/>
      <w:marTop w:val="0"/>
      <w:marBottom w:val="0"/>
      <w:divBdr>
        <w:top w:val="none" w:sz="0" w:space="0" w:color="auto"/>
        <w:left w:val="none" w:sz="0" w:space="0" w:color="auto"/>
        <w:bottom w:val="none" w:sz="0" w:space="0" w:color="auto"/>
        <w:right w:val="none" w:sz="0" w:space="0" w:color="auto"/>
      </w:divBdr>
    </w:div>
    <w:div w:id="447550282">
      <w:bodyDiv w:val="1"/>
      <w:marLeft w:val="0"/>
      <w:marRight w:val="0"/>
      <w:marTop w:val="0"/>
      <w:marBottom w:val="0"/>
      <w:divBdr>
        <w:top w:val="none" w:sz="0" w:space="0" w:color="auto"/>
        <w:left w:val="none" w:sz="0" w:space="0" w:color="auto"/>
        <w:bottom w:val="none" w:sz="0" w:space="0" w:color="auto"/>
        <w:right w:val="none" w:sz="0" w:space="0" w:color="auto"/>
      </w:divBdr>
    </w:div>
    <w:div w:id="906916397">
      <w:bodyDiv w:val="1"/>
      <w:marLeft w:val="0"/>
      <w:marRight w:val="0"/>
      <w:marTop w:val="0"/>
      <w:marBottom w:val="0"/>
      <w:divBdr>
        <w:top w:val="none" w:sz="0" w:space="0" w:color="auto"/>
        <w:left w:val="none" w:sz="0" w:space="0" w:color="auto"/>
        <w:bottom w:val="none" w:sz="0" w:space="0" w:color="auto"/>
        <w:right w:val="none" w:sz="0" w:space="0" w:color="auto"/>
      </w:divBdr>
    </w:div>
    <w:div w:id="942758850">
      <w:bodyDiv w:val="1"/>
      <w:marLeft w:val="0"/>
      <w:marRight w:val="0"/>
      <w:marTop w:val="0"/>
      <w:marBottom w:val="0"/>
      <w:divBdr>
        <w:top w:val="none" w:sz="0" w:space="0" w:color="auto"/>
        <w:left w:val="none" w:sz="0" w:space="0" w:color="auto"/>
        <w:bottom w:val="none" w:sz="0" w:space="0" w:color="auto"/>
        <w:right w:val="none" w:sz="0" w:space="0" w:color="auto"/>
      </w:divBdr>
    </w:div>
    <w:div w:id="1829589669">
      <w:bodyDiv w:val="1"/>
      <w:marLeft w:val="0"/>
      <w:marRight w:val="0"/>
      <w:marTop w:val="0"/>
      <w:marBottom w:val="0"/>
      <w:divBdr>
        <w:top w:val="none" w:sz="0" w:space="0" w:color="auto"/>
        <w:left w:val="none" w:sz="0" w:space="0" w:color="auto"/>
        <w:bottom w:val="none" w:sz="0" w:space="0" w:color="auto"/>
        <w:right w:val="none" w:sz="0" w:space="0" w:color="auto"/>
      </w:divBdr>
    </w:div>
    <w:div w:id="202389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hyperlink" Target="mailto:info@conventprimaryroscommon.ie"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na\Application%20Data\Microsoft\Templates\Template%20with%20log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with logo</Template>
  <TotalTime>0</TotalTime>
  <Pages>4</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Dear Parents,</vt:lpstr>
    </vt:vector>
  </TitlesOfParts>
  <Company>Scoil Mhuire, Roscommon</Company>
  <LinksUpToDate>false</LinksUpToDate>
  <CharactersWithSpaces>8246</CharactersWithSpaces>
  <SharedDoc>false</SharedDoc>
  <HLinks>
    <vt:vector size="6" baseType="variant">
      <vt:variant>
        <vt:i4>1966142</vt:i4>
      </vt:variant>
      <vt:variant>
        <vt:i4>0</vt:i4>
      </vt:variant>
      <vt:variant>
        <vt:i4>0</vt:i4>
      </vt:variant>
      <vt:variant>
        <vt:i4>5</vt:i4>
      </vt:variant>
      <vt:variant>
        <vt:lpwstr>mailto:info@conventprimaryroscommon.ie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creator>Una Feeley</dc:creator>
  <cp:lastModifiedBy>Una</cp:lastModifiedBy>
  <cp:revision>2</cp:revision>
  <cp:lastPrinted>2014-09-19T10:55:00Z</cp:lastPrinted>
  <dcterms:created xsi:type="dcterms:W3CDTF">2014-09-22T15:28:00Z</dcterms:created>
  <dcterms:modified xsi:type="dcterms:W3CDTF">2014-09-22T15:28:00Z</dcterms:modified>
</cp:coreProperties>
</file>